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64E20" w14:textId="2860A3A5" w:rsidR="002C7C12" w:rsidRPr="001B57B0" w:rsidRDefault="00B57FDB" w:rsidP="002C7C12">
      <w:pPr>
        <w:spacing w:after="0" w:line="240" w:lineRule="auto"/>
        <w:jc w:val="center"/>
        <w:rPr>
          <w:rFonts w:cs="Arial"/>
          <w:b/>
          <w:sz w:val="32"/>
          <w:lang w:val="en-GB"/>
        </w:rPr>
      </w:pPr>
      <w:bookmarkStart w:id="0" w:name="_GoBack"/>
      <w:bookmarkEnd w:id="0"/>
      <w:r w:rsidRPr="001B57B0">
        <w:rPr>
          <w:rFonts w:cs="Arial"/>
          <w:b/>
          <w:sz w:val="32"/>
          <w:lang w:val="en-GB"/>
        </w:rPr>
        <w:t>Content Managers Advisory</w:t>
      </w:r>
      <w:r w:rsidR="002C7C12" w:rsidRPr="001B57B0">
        <w:rPr>
          <w:rFonts w:cs="Arial"/>
          <w:b/>
          <w:sz w:val="32"/>
          <w:lang w:val="en-GB"/>
        </w:rPr>
        <w:t xml:space="preserve"> Group</w:t>
      </w:r>
    </w:p>
    <w:p w14:paraId="11E01FA8" w14:textId="725FB0D0" w:rsidR="002C7C12" w:rsidRPr="001B57B0" w:rsidRDefault="004E71E7" w:rsidP="002C7C12">
      <w:pPr>
        <w:spacing w:after="0" w:line="240" w:lineRule="auto"/>
        <w:jc w:val="center"/>
        <w:rPr>
          <w:rFonts w:cs="Arial"/>
          <w:b/>
          <w:sz w:val="28"/>
          <w:lang w:val="en-GB"/>
        </w:rPr>
      </w:pPr>
      <w:r w:rsidRPr="001B57B0">
        <w:rPr>
          <w:rFonts w:cs="Arial"/>
          <w:b/>
          <w:sz w:val="28"/>
          <w:lang w:val="en-GB"/>
        </w:rPr>
        <w:t>T</w:t>
      </w:r>
      <w:r w:rsidR="00B57FDB" w:rsidRPr="001B57B0">
        <w:rPr>
          <w:rFonts w:cs="Arial"/>
          <w:b/>
          <w:sz w:val="28"/>
          <w:lang w:val="en-GB"/>
        </w:rPr>
        <w:t>uesday</w:t>
      </w:r>
      <w:r w:rsidRPr="001B57B0">
        <w:rPr>
          <w:rFonts w:cs="Arial"/>
          <w:b/>
          <w:sz w:val="28"/>
          <w:lang w:val="en-GB"/>
        </w:rPr>
        <w:t xml:space="preserve"> </w:t>
      </w:r>
      <w:r w:rsidR="00D912A8">
        <w:rPr>
          <w:rFonts w:cs="Arial"/>
          <w:b/>
          <w:sz w:val="28"/>
          <w:lang w:val="en-GB"/>
        </w:rPr>
        <w:t>20</w:t>
      </w:r>
      <w:r w:rsidR="00D912A8" w:rsidRPr="00D912A8">
        <w:rPr>
          <w:rFonts w:cs="Arial"/>
          <w:b/>
          <w:sz w:val="28"/>
          <w:vertAlign w:val="superscript"/>
          <w:lang w:val="en-GB"/>
        </w:rPr>
        <w:t>th</w:t>
      </w:r>
      <w:r w:rsidR="00D912A8">
        <w:rPr>
          <w:rFonts w:cs="Arial"/>
          <w:b/>
          <w:sz w:val="28"/>
          <w:lang w:val="en-GB"/>
        </w:rPr>
        <w:t xml:space="preserve"> September</w:t>
      </w:r>
      <w:r w:rsidR="00B57FDB" w:rsidRPr="001B57B0">
        <w:rPr>
          <w:rFonts w:cs="Arial"/>
          <w:b/>
          <w:sz w:val="28"/>
          <w:lang w:val="en-GB"/>
        </w:rPr>
        <w:t xml:space="preserve"> 2016</w:t>
      </w:r>
    </w:p>
    <w:p w14:paraId="52755206" w14:textId="77777777" w:rsidR="006427F7" w:rsidRPr="001B57B0" w:rsidRDefault="006427F7" w:rsidP="00983DEA">
      <w:pPr>
        <w:pStyle w:val="Title"/>
        <w:rPr>
          <w:lang w:val="en-GB"/>
        </w:rPr>
      </w:pPr>
      <w:r w:rsidRPr="001B57B0">
        <w:rPr>
          <w:lang w:val="en-GB"/>
        </w:rPr>
        <w:t>Minutes of Meeting</w:t>
      </w:r>
    </w:p>
    <w:p w14:paraId="294EF965" w14:textId="1E72AE4F" w:rsidR="00B57FDB" w:rsidRPr="00B65F0C" w:rsidRDefault="00360A03" w:rsidP="00B57FDB">
      <w:pPr>
        <w:rPr>
          <w:b/>
          <w:lang w:val="en-GB"/>
        </w:rPr>
      </w:pPr>
      <w:r w:rsidRPr="00B65F0C">
        <w:rPr>
          <w:b/>
          <w:lang w:val="en-GB"/>
        </w:rPr>
        <w:t>Location: Teleconference</w:t>
      </w:r>
    </w:p>
    <w:p w14:paraId="55C25B47" w14:textId="77777777" w:rsidR="00B57FDB" w:rsidRPr="001B57B0" w:rsidRDefault="00B57FDB" w:rsidP="00B57FDB">
      <w:pPr>
        <w:rPr>
          <w:rFonts w:cs="Arial"/>
          <w:b/>
          <w:sz w:val="28"/>
          <w:szCs w:val="28"/>
          <w:u w:val="single"/>
        </w:rPr>
      </w:pPr>
      <w:r w:rsidRPr="001B57B0">
        <w:rPr>
          <w:rFonts w:cs="Arial"/>
          <w:b/>
          <w:sz w:val="28"/>
          <w:szCs w:val="28"/>
          <w:u w:val="single"/>
        </w:rPr>
        <w:t>Attendees:</w:t>
      </w:r>
    </w:p>
    <w:p w14:paraId="3BA604A1" w14:textId="5BDC6E4A" w:rsidR="003B6D56" w:rsidRPr="001B57B0" w:rsidRDefault="00FD0166" w:rsidP="003B6D56">
      <w:pPr>
        <w:shd w:val="clear" w:color="auto" w:fill="FFFFFF"/>
        <w:spacing w:after="0" w:line="240" w:lineRule="auto"/>
        <w:rPr>
          <w:rFonts w:eastAsia="Times New Roman" w:cs="Arial"/>
          <w:color w:val="333333"/>
          <w:sz w:val="20"/>
          <w:szCs w:val="20"/>
        </w:rPr>
      </w:pPr>
      <w:hyperlink r:id="rId9" w:history="1">
        <w:r w:rsidR="003B6D56" w:rsidRPr="001B57B0">
          <w:rPr>
            <w:rStyle w:val="Hyperlink"/>
            <w:rFonts w:eastAsia="Times New Roman" w:cs="Arial"/>
            <w:color w:val="3B73AF"/>
            <w:sz w:val="20"/>
            <w:szCs w:val="20"/>
            <w:bdr w:val="single" w:sz="6" w:space="0" w:color="CCCCCC" w:frame="1"/>
            <w:shd w:val="clear" w:color="auto" w:fill="F5F5F5"/>
          </w:rPr>
          <w:t>Cathy Richardson</w:t>
        </w:r>
      </w:hyperlink>
      <w:r w:rsidR="003D0911">
        <w:rPr>
          <w:rFonts w:eastAsia="Times New Roman" w:cs="Arial"/>
          <w:color w:val="333333"/>
          <w:sz w:val="20"/>
          <w:szCs w:val="20"/>
        </w:rPr>
        <w:t> (CRI</w:t>
      </w:r>
      <w:r w:rsidR="003B6D56" w:rsidRPr="001B57B0">
        <w:rPr>
          <w:rFonts w:eastAsia="Times New Roman" w:cs="Arial"/>
          <w:color w:val="333333"/>
          <w:sz w:val="20"/>
          <w:szCs w:val="20"/>
        </w:rPr>
        <w:t xml:space="preserve">) (Co-chair) </w:t>
      </w:r>
    </w:p>
    <w:p w14:paraId="6B0C7777" w14:textId="3B31F1CA" w:rsidR="003B6D56" w:rsidRPr="001B57B0" w:rsidRDefault="00FD0166" w:rsidP="003B6D56">
      <w:pPr>
        <w:shd w:val="clear" w:color="auto" w:fill="FFFFFF"/>
        <w:spacing w:after="0" w:line="240" w:lineRule="auto"/>
        <w:rPr>
          <w:rFonts w:eastAsia="Times New Roman" w:cs="Arial"/>
          <w:color w:val="333333"/>
          <w:sz w:val="20"/>
          <w:szCs w:val="20"/>
        </w:rPr>
      </w:pPr>
      <w:hyperlink r:id="rId10" w:history="1">
        <w:r w:rsidR="003B6D56" w:rsidRPr="001B57B0">
          <w:rPr>
            <w:rStyle w:val="Hyperlink"/>
            <w:rFonts w:eastAsia="Times New Roman" w:cs="Arial"/>
            <w:color w:val="3B73AF"/>
            <w:sz w:val="20"/>
            <w:szCs w:val="20"/>
            <w:bdr w:val="single" w:sz="6" w:space="0" w:color="CCCCCC" w:frame="1"/>
            <w:shd w:val="clear" w:color="auto" w:fill="F5F5F5"/>
          </w:rPr>
          <w:t>Lesley MacNeil</w:t>
        </w:r>
      </w:hyperlink>
      <w:r w:rsidR="003B6D56" w:rsidRPr="001B57B0">
        <w:rPr>
          <w:rFonts w:eastAsia="Times New Roman" w:cs="Arial"/>
          <w:color w:val="333333"/>
          <w:sz w:val="20"/>
          <w:szCs w:val="20"/>
        </w:rPr>
        <w:t> (LMA) (Co-chair) </w:t>
      </w:r>
    </w:p>
    <w:p w14:paraId="58500E69" w14:textId="0615A99A" w:rsidR="003B6D56" w:rsidRPr="001B57B0" w:rsidRDefault="00FD0166" w:rsidP="003B6D56">
      <w:pPr>
        <w:shd w:val="clear" w:color="auto" w:fill="FFFFFF"/>
        <w:spacing w:after="0" w:line="240" w:lineRule="auto"/>
        <w:rPr>
          <w:rFonts w:eastAsia="Times New Roman" w:cs="Arial"/>
          <w:color w:val="333333"/>
          <w:sz w:val="20"/>
          <w:szCs w:val="20"/>
        </w:rPr>
      </w:pPr>
      <w:hyperlink r:id="rId11" w:history="1">
        <w:r w:rsidR="003B6D56" w:rsidRPr="001B57B0">
          <w:rPr>
            <w:rStyle w:val="Hyperlink"/>
            <w:rFonts w:eastAsia="Times New Roman" w:cs="Arial"/>
            <w:color w:val="3B73AF"/>
            <w:sz w:val="20"/>
            <w:szCs w:val="20"/>
            <w:bdr w:val="single" w:sz="6" w:space="0" w:color="CCCCCC" w:frame="1"/>
            <w:shd w:val="clear" w:color="auto" w:fill="F5F5F5"/>
          </w:rPr>
          <w:t>Elaine Wooler</w:t>
        </w:r>
      </w:hyperlink>
      <w:r w:rsidR="003B6D56" w:rsidRPr="001B57B0">
        <w:rPr>
          <w:rFonts w:eastAsia="Times New Roman" w:cs="Arial"/>
          <w:color w:val="333333"/>
          <w:sz w:val="20"/>
          <w:szCs w:val="20"/>
        </w:rPr>
        <w:t> (EWO) (UK) </w:t>
      </w:r>
    </w:p>
    <w:p w14:paraId="1245A77E" w14:textId="08183CE9" w:rsidR="003B6D56" w:rsidRPr="001B57B0" w:rsidRDefault="00FD0166" w:rsidP="003B6D56">
      <w:pPr>
        <w:shd w:val="clear" w:color="auto" w:fill="FFFFFF"/>
        <w:spacing w:after="0" w:line="240" w:lineRule="auto"/>
        <w:rPr>
          <w:rFonts w:eastAsia="Times New Roman" w:cs="Arial"/>
          <w:color w:val="333333"/>
          <w:sz w:val="20"/>
          <w:szCs w:val="20"/>
        </w:rPr>
      </w:pPr>
      <w:hyperlink r:id="rId12" w:history="1">
        <w:r w:rsidR="003B6D56" w:rsidRPr="001B57B0">
          <w:rPr>
            <w:rStyle w:val="Hyperlink"/>
            <w:rFonts w:eastAsia="Times New Roman" w:cs="Arial"/>
            <w:color w:val="3B73AF"/>
            <w:sz w:val="20"/>
            <w:szCs w:val="20"/>
            <w:bdr w:val="single" w:sz="6" w:space="0" w:color="CCCCCC" w:frame="1"/>
            <w:shd w:val="clear" w:color="auto" w:fill="F5F5F5"/>
          </w:rPr>
          <w:t>Daniel Karlsson</w:t>
        </w:r>
      </w:hyperlink>
      <w:r w:rsidR="003B6D56" w:rsidRPr="001B57B0">
        <w:rPr>
          <w:rFonts w:eastAsia="Times New Roman" w:cs="Arial"/>
          <w:color w:val="333333"/>
          <w:sz w:val="20"/>
          <w:szCs w:val="20"/>
        </w:rPr>
        <w:t> (DKA) (Sweden) </w:t>
      </w:r>
    </w:p>
    <w:p w14:paraId="0304D04C" w14:textId="0BA91C0D" w:rsidR="003B6D56" w:rsidRPr="001B57B0" w:rsidRDefault="00FD0166" w:rsidP="003B6D56">
      <w:pPr>
        <w:shd w:val="clear" w:color="auto" w:fill="FFFFFF"/>
        <w:spacing w:after="0" w:line="240" w:lineRule="auto"/>
        <w:rPr>
          <w:rFonts w:eastAsia="Times New Roman" w:cs="Arial"/>
          <w:color w:val="333333"/>
          <w:sz w:val="20"/>
          <w:szCs w:val="20"/>
        </w:rPr>
      </w:pPr>
      <w:hyperlink r:id="rId13" w:history="1">
        <w:r w:rsidR="003B6D56" w:rsidRPr="001B57B0">
          <w:rPr>
            <w:rStyle w:val="Hyperlink"/>
            <w:rFonts w:eastAsia="Times New Roman" w:cs="Arial"/>
            <w:color w:val="3B73AF"/>
            <w:sz w:val="20"/>
            <w:szCs w:val="20"/>
            <w:bdr w:val="single" w:sz="6" w:space="0" w:color="CCCCCC" w:frame="1"/>
            <w:shd w:val="clear" w:color="auto" w:fill="F5F5F5"/>
          </w:rPr>
          <w:t>John Fountain</w:t>
        </w:r>
      </w:hyperlink>
      <w:r w:rsidR="003B6D56" w:rsidRPr="001B57B0">
        <w:rPr>
          <w:rFonts w:eastAsia="Times New Roman" w:cs="Arial"/>
          <w:color w:val="333333"/>
          <w:sz w:val="20"/>
          <w:szCs w:val="20"/>
        </w:rPr>
        <w:t> (JFO) (New Zealand) </w:t>
      </w:r>
    </w:p>
    <w:p w14:paraId="6AB7AB5B" w14:textId="71A5E467" w:rsidR="003B6D56" w:rsidRPr="001B57B0" w:rsidRDefault="00FD0166" w:rsidP="003B6D56">
      <w:pPr>
        <w:shd w:val="clear" w:color="auto" w:fill="FFFFFF"/>
        <w:spacing w:after="0" w:line="240" w:lineRule="auto"/>
        <w:rPr>
          <w:rFonts w:eastAsia="Times New Roman" w:cs="Arial"/>
          <w:color w:val="333333"/>
          <w:sz w:val="20"/>
          <w:szCs w:val="20"/>
        </w:rPr>
      </w:pPr>
      <w:hyperlink r:id="rId14" w:history="1">
        <w:r w:rsidR="003B6D56" w:rsidRPr="001B57B0">
          <w:rPr>
            <w:rStyle w:val="Hyperlink"/>
            <w:rFonts w:eastAsia="Times New Roman" w:cs="Arial"/>
            <w:color w:val="3B73AF"/>
            <w:sz w:val="20"/>
            <w:szCs w:val="20"/>
            <w:bdr w:val="single" w:sz="6" w:space="0" w:color="CCCCCC" w:frame="1"/>
            <w:shd w:val="clear" w:color="auto" w:fill="F5F5F5"/>
          </w:rPr>
          <w:t>Linda Parisien</w:t>
        </w:r>
      </w:hyperlink>
      <w:r w:rsidR="003B6D56" w:rsidRPr="001B57B0">
        <w:rPr>
          <w:rFonts w:eastAsia="Times New Roman" w:cs="Arial"/>
          <w:color w:val="333333"/>
          <w:sz w:val="20"/>
          <w:szCs w:val="20"/>
        </w:rPr>
        <w:t> (LPA) (Canada) </w:t>
      </w:r>
    </w:p>
    <w:p w14:paraId="2335A14C" w14:textId="043840C7" w:rsidR="003B6D56" w:rsidRDefault="00FD0166" w:rsidP="003B6D56">
      <w:pPr>
        <w:shd w:val="clear" w:color="auto" w:fill="FFFFFF"/>
        <w:spacing w:after="0" w:line="240" w:lineRule="auto"/>
        <w:rPr>
          <w:rFonts w:eastAsia="Times New Roman" w:cs="Arial"/>
          <w:color w:val="333333"/>
          <w:sz w:val="20"/>
          <w:szCs w:val="20"/>
        </w:rPr>
      </w:pPr>
      <w:hyperlink r:id="rId15" w:history="1">
        <w:r w:rsidR="003B6D56" w:rsidRPr="001B57B0">
          <w:rPr>
            <w:rStyle w:val="Hyperlink"/>
            <w:rFonts w:eastAsia="Times New Roman" w:cs="Arial"/>
            <w:color w:val="3B73AF"/>
            <w:sz w:val="20"/>
            <w:szCs w:val="20"/>
            <w:bdr w:val="single" w:sz="6" w:space="0" w:color="CCCCCC" w:frame="1"/>
            <w:shd w:val="clear" w:color="auto" w:fill="F5F5F5"/>
          </w:rPr>
          <w:t>Matt Cordell</w:t>
        </w:r>
      </w:hyperlink>
      <w:r w:rsidR="003B6D56" w:rsidRPr="001B57B0">
        <w:rPr>
          <w:rFonts w:eastAsia="Times New Roman" w:cs="Arial"/>
          <w:color w:val="333333"/>
          <w:sz w:val="20"/>
          <w:szCs w:val="20"/>
        </w:rPr>
        <w:t> (MCO) (Australia) </w:t>
      </w:r>
    </w:p>
    <w:p w14:paraId="32DEC31F" w14:textId="6C18A124" w:rsidR="00C75558" w:rsidRDefault="00FD0166" w:rsidP="003B6D56">
      <w:pPr>
        <w:shd w:val="clear" w:color="auto" w:fill="FFFFFF"/>
        <w:spacing w:after="0" w:line="240" w:lineRule="auto"/>
        <w:rPr>
          <w:rFonts w:eastAsia="Times New Roman" w:cs="Arial"/>
          <w:color w:val="333333"/>
          <w:sz w:val="20"/>
          <w:szCs w:val="20"/>
        </w:rPr>
      </w:pPr>
      <w:hyperlink r:id="rId16" w:history="1">
        <w:r w:rsidR="00C75558" w:rsidRPr="001B57B0">
          <w:rPr>
            <w:rStyle w:val="Hyperlink"/>
            <w:rFonts w:eastAsia="Times New Roman" w:cs="Arial"/>
            <w:color w:val="3B73AF"/>
            <w:sz w:val="20"/>
            <w:szCs w:val="20"/>
            <w:bdr w:val="single" w:sz="6" w:space="0" w:color="CCCCCC" w:frame="1"/>
            <w:shd w:val="clear" w:color="auto" w:fill="F5F5F5"/>
          </w:rPr>
          <w:t>Olivier Bodenreider</w:t>
        </w:r>
      </w:hyperlink>
      <w:r w:rsidR="00C75558" w:rsidRPr="001B57B0">
        <w:rPr>
          <w:rFonts w:eastAsia="Times New Roman" w:cs="Arial"/>
          <w:color w:val="333333"/>
          <w:sz w:val="20"/>
          <w:szCs w:val="20"/>
        </w:rPr>
        <w:t xml:space="preserve"> (OBO) (USA) </w:t>
      </w:r>
    </w:p>
    <w:p w14:paraId="1B41DE9C" w14:textId="77777777" w:rsidR="00C204B9" w:rsidRDefault="00FD0166" w:rsidP="00C204B9">
      <w:pPr>
        <w:shd w:val="clear" w:color="auto" w:fill="FFFFFF"/>
        <w:spacing w:after="0" w:line="240" w:lineRule="auto"/>
        <w:rPr>
          <w:rFonts w:eastAsia="Times New Roman" w:cs="Arial"/>
          <w:color w:val="333333"/>
          <w:sz w:val="20"/>
          <w:szCs w:val="20"/>
        </w:rPr>
      </w:pPr>
      <w:hyperlink r:id="rId17" w:history="1">
        <w:r w:rsidR="00C204B9" w:rsidRPr="001B57B0">
          <w:rPr>
            <w:rStyle w:val="Hyperlink"/>
            <w:rFonts w:eastAsia="Times New Roman" w:cs="Arial"/>
            <w:color w:val="3B73AF"/>
            <w:sz w:val="20"/>
            <w:szCs w:val="20"/>
            <w:bdr w:val="single" w:sz="6" w:space="0" w:color="CCCCCC" w:frame="1"/>
            <w:shd w:val="clear" w:color="auto" w:fill="F5F5F5"/>
          </w:rPr>
          <w:t>Camilla Wiberg Danielsen</w:t>
        </w:r>
      </w:hyperlink>
      <w:r w:rsidR="00C204B9">
        <w:rPr>
          <w:rFonts w:eastAsia="Times New Roman" w:cs="Arial"/>
          <w:color w:val="333333"/>
          <w:sz w:val="20"/>
          <w:szCs w:val="20"/>
        </w:rPr>
        <w:t> (CWD) (Denmark) </w:t>
      </w:r>
    </w:p>
    <w:p w14:paraId="041E58D0" w14:textId="77777777" w:rsidR="00C204B9" w:rsidRPr="001B57B0" w:rsidRDefault="00C204B9" w:rsidP="003B6D56">
      <w:pPr>
        <w:shd w:val="clear" w:color="auto" w:fill="FFFFFF"/>
        <w:spacing w:after="0" w:line="240" w:lineRule="auto"/>
        <w:rPr>
          <w:rFonts w:eastAsia="Times New Roman" w:cs="Arial"/>
          <w:color w:val="333333"/>
          <w:sz w:val="20"/>
          <w:szCs w:val="20"/>
        </w:rPr>
      </w:pPr>
    </w:p>
    <w:p w14:paraId="2D7F1807" w14:textId="77777777" w:rsidR="00C204B9" w:rsidRPr="001B57B0" w:rsidRDefault="00C204B9" w:rsidP="00C204B9">
      <w:pPr>
        <w:rPr>
          <w:rFonts w:cs="Arial"/>
          <w:b/>
          <w:sz w:val="28"/>
          <w:szCs w:val="28"/>
          <w:u w:val="single"/>
        </w:rPr>
      </w:pPr>
      <w:r w:rsidRPr="001B57B0">
        <w:rPr>
          <w:rFonts w:cs="Arial"/>
          <w:b/>
          <w:sz w:val="28"/>
          <w:szCs w:val="28"/>
          <w:u w:val="single"/>
        </w:rPr>
        <w:t>Observers:</w:t>
      </w:r>
    </w:p>
    <w:p w14:paraId="7FC98B7F" w14:textId="77777777" w:rsidR="00C204B9" w:rsidRDefault="00FD0166" w:rsidP="00C204B9">
      <w:pPr>
        <w:shd w:val="clear" w:color="auto" w:fill="FFFFFF"/>
        <w:spacing w:after="0" w:line="240" w:lineRule="auto"/>
        <w:rPr>
          <w:rStyle w:val="apple-converted-space"/>
          <w:rFonts w:eastAsia="Times New Roman" w:cs="Arial"/>
          <w:color w:val="333333"/>
          <w:sz w:val="20"/>
          <w:szCs w:val="20"/>
        </w:rPr>
      </w:pPr>
      <w:hyperlink r:id="rId18" w:history="1">
        <w:r w:rsidR="00C204B9" w:rsidRPr="001B57B0">
          <w:rPr>
            <w:rStyle w:val="Hyperlink"/>
            <w:rFonts w:eastAsia="Times New Roman" w:cs="Arial"/>
            <w:color w:val="3B73AF"/>
            <w:sz w:val="20"/>
            <w:szCs w:val="20"/>
            <w:bdr w:val="single" w:sz="6" w:space="0" w:color="CCCCCC" w:frame="1"/>
            <w:shd w:val="clear" w:color="auto" w:fill="F5F5F5"/>
          </w:rPr>
          <w:t>David Sperzel</w:t>
        </w:r>
      </w:hyperlink>
      <w:r w:rsidR="00C204B9" w:rsidRPr="001B57B0">
        <w:rPr>
          <w:rStyle w:val="apple-converted-space"/>
          <w:rFonts w:eastAsia="Times New Roman" w:cs="Arial"/>
          <w:color w:val="333333"/>
          <w:sz w:val="20"/>
          <w:szCs w:val="20"/>
        </w:rPr>
        <w:t xml:space="preserve"> (DSP) </w:t>
      </w:r>
    </w:p>
    <w:p w14:paraId="7FD4BED3" w14:textId="6109AE36" w:rsidR="003B6D56" w:rsidRPr="005B21A3" w:rsidRDefault="00FD0166" w:rsidP="005B21A3">
      <w:pPr>
        <w:rPr>
          <w:sz w:val="20"/>
          <w:szCs w:val="20"/>
        </w:rPr>
      </w:pPr>
      <w:hyperlink r:id="rId19" w:history="1">
        <w:r w:rsidR="005B21A3" w:rsidRPr="0058071A">
          <w:rPr>
            <w:rStyle w:val="Hyperlink"/>
            <w:color w:val="4F81BD" w:themeColor="accent1"/>
            <w:sz w:val="20"/>
            <w:szCs w:val="20"/>
          </w:rPr>
          <w:t>Rossana Occhiuzzi</w:t>
        </w:r>
      </w:hyperlink>
      <w:r w:rsidR="005B21A3" w:rsidRPr="0058071A">
        <w:rPr>
          <w:color w:val="4F81BD" w:themeColor="accent1"/>
          <w:sz w:val="20"/>
          <w:szCs w:val="20"/>
        </w:rPr>
        <w:t xml:space="preserve"> (</w:t>
      </w:r>
      <w:r w:rsidR="005B21A3" w:rsidRPr="005B21A3">
        <w:rPr>
          <w:sz w:val="20"/>
          <w:szCs w:val="20"/>
        </w:rPr>
        <w:t>ROC)</w:t>
      </w:r>
    </w:p>
    <w:p w14:paraId="16CA89B7" w14:textId="77777777" w:rsidR="005B21A3" w:rsidRPr="005B21A3" w:rsidRDefault="005B21A3" w:rsidP="005B21A3"/>
    <w:p w14:paraId="18AC1327" w14:textId="4730DFB2" w:rsidR="00B57FDB" w:rsidRDefault="00B57FDB" w:rsidP="00B57FDB">
      <w:pPr>
        <w:rPr>
          <w:rFonts w:cs="Arial"/>
          <w:b/>
          <w:sz w:val="28"/>
          <w:szCs w:val="28"/>
          <w:u w:val="single"/>
        </w:rPr>
      </w:pPr>
      <w:r w:rsidRPr="00B65F0C">
        <w:rPr>
          <w:rFonts w:cs="Arial"/>
          <w:b/>
          <w:sz w:val="28"/>
          <w:szCs w:val="28"/>
          <w:u w:val="single"/>
        </w:rPr>
        <w:t>Apologies:</w:t>
      </w:r>
    </w:p>
    <w:p w14:paraId="7AD61FB1" w14:textId="77777777" w:rsidR="00311EAE" w:rsidRPr="001B57B0" w:rsidRDefault="00FD0166" w:rsidP="00311EAE">
      <w:pPr>
        <w:shd w:val="clear" w:color="auto" w:fill="FFFFFF"/>
        <w:spacing w:after="0" w:line="240" w:lineRule="auto"/>
        <w:rPr>
          <w:rFonts w:eastAsia="Times New Roman" w:cs="Arial"/>
          <w:color w:val="333333"/>
          <w:sz w:val="20"/>
          <w:szCs w:val="20"/>
        </w:rPr>
      </w:pPr>
      <w:hyperlink r:id="rId20" w:history="1">
        <w:r w:rsidR="00311EAE" w:rsidRPr="001B57B0">
          <w:rPr>
            <w:rStyle w:val="Hyperlink"/>
            <w:rFonts w:eastAsia="Times New Roman" w:cs="Arial"/>
            <w:color w:val="3B73AF"/>
            <w:sz w:val="20"/>
            <w:szCs w:val="20"/>
            <w:bdr w:val="single" w:sz="6" w:space="0" w:color="CCCCCC" w:frame="1"/>
            <w:shd w:val="clear" w:color="auto" w:fill="F5F5F5"/>
          </w:rPr>
          <w:t>Elze de Groot</w:t>
        </w:r>
      </w:hyperlink>
      <w:r w:rsidR="00311EAE" w:rsidRPr="001B57B0">
        <w:rPr>
          <w:rFonts w:eastAsia="Times New Roman" w:cs="Arial"/>
          <w:color w:val="333333"/>
          <w:sz w:val="20"/>
          <w:szCs w:val="20"/>
        </w:rPr>
        <w:t xml:space="preserve"> (EDG) (Netherlands) </w:t>
      </w:r>
    </w:p>
    <w:p w14:paraId="34389C6F" w14:textId="77777777" w:rsidR="00311EAE" w:rsidRPr="001B57B0" w:rsidRDefault="00311EAE" w:rsidP="00311EAE">
      <w:pPr>
        <w:shd w:val="clear" w:color="auto" w:fill="FFFFFF"/>
        <w:spacing w:after="0" w:line="240" w:lineRule="auto"/>
        <w:rPr>
          <w:rFonts w:eastAsia="Times New Roman" w:cs="Arial"/>
          <w:color w:val="333333"/>
          <w:sz w:val="20"/>
          <w:szCs w:val="20"/>
        </w:rPr>
      </w:pPr>
    </w:p>
    <w:p w14:paraId="793AB553" w14:textId="63F1AE5B" w:rsidR="00B57FDB" w:rsidRPr="00B65F0C" w:rsidRDefault="00933AF6" w:rsidP="00B57FDB">
      <w:pPr>
        <w:shd w:val="clear" w:color="auto" w:fill="FFFFFF"/>
        <w:spacing w:before="150"/>
        <w:outlineLvl w:val="1"/>
        <w:rPr>
          <w:rFonts w:eastAsia="Times New Roman" w:cs="Arial"/>
          <w:b/>
          <w:color w:val="333333"/>
          <w:sz w:val="28"/>
          <w:szCs w:val="28"/>
          <w:u w:val="single"/>
          <w:lang w:val="en-GB"/>
        </w:rPr>
      </w:pPr>
      <w:r w:rsidRPr="00B65F0C">
        <w:rPr>
          <w:rFonts w:eastAsia="Times New Roman" w:cs="Arial"/>
          <w:b/>
          <w:color w:val="333333"/>
          <w:sz w:val="28"/>
          <w:szCs w:val="28"/>
          <w:u w:val="single"/>
          <w:lang w:val="en-GB"/>
        </w:rPr>
        <w:t>Discussion item:</w:t>
      </w:r>
    </w:p>
    <w:p w14:paraId="31E2979C" w14:textId="21B7AEE7" w:rsidR="00933AF6" w:rsidRPr="00B65F0C" w:rsidRDefault="00933AF6" w:rsidP="00B65F0C">
      <w:pPr>
        <w:pStyle w:val="Agenda1"/>
        <w:rPr>
          <w:lang w:val="en-GB"/>
        </w:rPr>
      </w:pPr>
      <w:r w:rsidRPr="00B65F0C">
        <w:rPr>
          <w:lang w:val="en-GB"/>
        </w:rPr>
        <w:t>Welcome</w:t>
      </w:r>
    </w:p>
    <w:p w14:paraId="5CDF0001" w14:textId="0BDD64CD" w:rsidR="00933AF6" w:rsidRPr="00B65F0C" w:rsidRDefault="00933AF6" w:rsidP="00933AF6">
      <w:pPr>
        <w:spacing w:before="100" w:beforeAutospacing="1" w:after="100" w:afterAutospacing="1"/>
        <w:rPr>
          <w:rFonts w:eastAsia="Times New Roman" w:cs="Arial"/>
          <w:color w:val="333333"/>
          <w:lang w:val="en-GB"/>
        </w:rPr>
      </w:pPr>
      <w:r w:rsidRPr="00B65F0C">
        <w:rPr>
          <w:rFonts w:eastAsia="Times New Roman" w:cs="Arial"/>
          <w:color w:val="333333"/>
          <w:lang w:val="en-GB"/>
        </w:rPr>
        <w:t>CRI welcomed everyone to the call.</w:t>
      </w:r>
    </w:p>
    <w:p w14:paraId="72101960" w14:textId="1EBD9269" w:rsidR="00933AF6" w:rsidRPr="00B65F0C" w:rsidRDefault="00933AF6" w:rsidP="00B65F0C">
      <w:pPr>
        <w:pStyle w:val="Agenda1"/>
        <w:rPr>
          <w:lang w:val="en-GB"/>
        </w:rPr>
      </w:pPr>
      <w:r w:rsidRPr="00B65F0C">
        <w:rPr>
          <w:lang w:val="en-GB"/>
        </w:rPr>
        <w:t>Apologies/conflicts of interest</w:t>
      </w:r>
    </w:p>
    <w:p w14:paraId="4770C4E5" w14:textId="35633A1A" w:rsidR="00933AF6" w:rsidRPr="00B65F0C" w:rsidRDefault="00933AF6" w:rsidP="00933AF6">
      <w:pPr>
        <w:rPr>
          <w:rFonts w:eastAsia="Times New Roman" w:cs="Arial"/>
          <w:color w:val="333333"/>
          <w:lang w:val="en-GB"/>
        </w:rPr>
      </w:pPr>
      <w:r w:rsidRPr="00B65F0C">
        <w:rPr>
          <w:rFonts w:eastAsia="Times New Roman" w:cs="Arial"/>
          <w:color w:val="333333"/>
          <w:lang w:val="en-GB"/>
        </w:rPr>
        <w:t xml:space="preserve">Apologies are referenced above. No conflicts of interest were declared. </w:t>
      </w:r>
    </w:p>
    <w:p w14:paraId="34E8AD62" w14:textId="51646D3B" w:rsidR="00933AF6" w:rsidRPr="00B65F0C" w:rsidRDefault="00933AF6" w:rsidP="00B65F0C">
      <w:pPr>
        <w:pStyle w:val="Agenda1"/>
        <w:rPr>
          <w:lang w:val="en-GB"/>
        </w:rPr>
      </w:pPr>
      <w:r w:rsidRPr="00B65F0C">
        <w:rPr>
          <w:lang w:val="en-GB"/>
        </w:rPr>
        <w:t>Minutes</w:t>
      </w:r>
      <w:r w:rsidR="003D0911">
        <w:rPr>
          <w:lang w:val="en-GB"/>
        </w:rPr>
        <w:t xml:space="preserve"> </w:t>
      </w:r>
    </w:p>
    <w:p w14:paraId="6BB5CA92" w14:textId="104A4CE0" w:rsidR="00933AF6" w:rsidRPr="00B65F0C" w:rsidRDefault="00933AF6" w:rsidP="00933AF6">
      <w:pPr>
        <w:spacing w:after="0" w:line="240" w:lineRule="auto"/>
        <w:rPr>
          <w:rFonts w:eastAsia="Times New Roman" w:cs="Arial"/>
          <w:color w:val="333333"/>
          <w:lang w:val="en-GB"/>
        </w:rPr>
      </w:pPr>
      <w:r w:rsidRPr="00B65F0C">
        <w:rPr>
          <w:rFonts w:eastAsia="Times New Roman" w:cs="Arial"/>
          <w:color w:val="333333"/>
          <w:lang w:val="en-GB"/>
        </w:rPr>
        <w:t xml:space="preserve">Minutes from previous meeting: </w:t>
      </w:r>
      <w:hyperlink r:id="rId21" w:history="1">
        <w:r w:rsidR="00AD1EDB" w:rsidRPr="00AD1EDB">
          <w:rPr>
            <w:rStyle w:val="Hyperlink"/>
            <w:rFonts w:eastAsia="Times New Roman" w:cs="Arial"/>
            <w:b/>
            <w:lang w:val="en-GB"/>
          </w:rPr>
          <w:t>8</w:t>
        </w:r>
        <w:r w:rsidR="00AD1EDB" w:rsidRPr="00AD1EDB">
          <w:rPr>
            <w:rStyle w:val="Hyperlink"/>
            <w:rFonts w:eastAsia="Times New Roman" w:cs="Arial"/>
            <w:b/>
            <w:vertAlign w:val="superscript"/>
            <w:lang w:val="en-GB"/>
          </w:rPr>
          <w:t>th</w:t>
        </w:r>
        <w:r w:rsidR="00AD1EDB" w:rsidRPr="00AD1EDB">
          <w:rPr>
            <w:rStyle w:val="Hyperlink"/>
            <w:rFonts w:eastAsia="Times New Roman" w:cs="Arial"/>
            <w:b/>
            <w:lang w:val="en-GB"/>
          </w:rPr>
          <w:t xml:space="preserve"> August 2016</w:t>
        </w:r>
      </w:hyperlink>
    </w:p>
    <w:p w14:paraId="223B5CCC" w14:textId="77777777" w:rsidR="00933AF6" w:rsidRPr="00B65F0C" w:rsidRDefault="00933AF6" w:rsidP="00933AF6">
      <w:pPr>
        <w:spacing w:after="0" w:line="240" w:lineRule="auto"/>
        <w:rPr>
          <w:rFonts w:eastAsia="Times New Roman" w:cs="Arial"/>
          <w:color w:val="333333"/>
          <w:lang w:val="en-GB"/>
        </w:rPr>
      </w:pPr>
    </w:p>
    <w:p w14:paraId="11800DB5" w14:textId="57F0B872" w:rsidR="00933AF6" w:rsidRDefault="00AD1EDB" w:rsidP="003D0911">
      <w:pPr>
        <w:spacing w:after="0" w:line="240" w:lineRule="auto"/>
        <w:rPr>
          <w:lang w:val="en-GB"/>
        </w:rPr>
      </w:pPr>
      <w:r>
        <w:rPr>
          <w:rFonts w:eastAsia="Times New Roman" w:cs="Arial"/>
          <w:color w:val="333333"/>
          <w:lang w:val="en-GB"/>
        </w:rPr>
        <w:t>CRI stated</w:t>
      </w:r>
      <w:r w:rsidR="003D0911">
        <w:rPr>
          <w:rFonts w:eastAsia="Times New Roman" w:cs="Arial"/>
          <w:color w:val="333333"/>
          <w:lang w:val="en-GB"/>
        </w:rPr>
        <w:t xml:space="preserve"> that July and August’s minutes had both been approved </w:t>
      </w:r>
      <w:r w:rsidR="00DE29C4">
        <w:rPr>
          <w:rFonts w:eastAsia="Times New Roman" w:cs="Arial"/>
          <w:color w:val="333333"/>
          <w:lang w:val="en-GB"/>
        </w:rPr>
        <w:t xml:space="preserve">as </w:t>
      </w:r>
      <w:r w:rsidR="003D0911">
        <w:rPr>
          <w:rFonts w:eastAsia="Times New Roman" w:cs="Arial"/>
          <w:color w:val="333333"/>
          <w:lang w:val="en-GB"/>
        </w:rPr>
        <w:t xml:space="preserve">accurate records of the meetings, except for two small </w:t>
      </w:r>
      <w:r w:rsidR="00DE29C4">
        <w:rPr>
          <w:rFonts w:eastAsia="Times New Roman" w:cs="Arial"/>
          <w:color w:val="333333"/>
          <w:lang w:val="en-GB"/>
        </w:rPr>
        <w:t>errors</w:t>
      </w:r>
      <w:r w:rsidR="003D0911">
        <w:rPr>
          <w:rFonts w:eastAsia="Times New Roman" w:cs="Arial"/>
          <w:color w:val="333333"/>
          <w:lang w:val="en-GB"/>
        </w:rPr>
        <w:t xml:space="preserve"> to initials in the attendee lists (now corrected).</w:t>
      </w:r>
    </w:p>
    <w:p w14:paraId="62303662" w14:textId="77777777" w:rsidR="003D0911" w:rsidRPr="003D0911" w:rsidRDefault="003D0911" w:rsidP="003D0911">
      <w:pPr>
        <w:spacing w:after="0" w:line="240" w:lineRule="auto"/>
        <w:rPr>
          <w:rFonts w:eastAsia="Times New Roman" w:cs="Arial"/>
          <w:color w:val="333333"/>
          <w:lang w:val="en-GB"/>
        </w:rPr>
      </w:pPr>
    </w:p>
    <w:p w14:paraId="7C598D70" w14:textId="77777777" w:rsidR="00CC427E" w:rsidRDefault="00CC427E" w:rsidP="00CC427E">
      <w:pPr>
        <w:pStyle w:val="Agenda1"/>
        <w:rPr>
          <w:lang w:val="en-GB"/>
        </w:rPr>
      </w:pPr>
      <w:r>
        <w:rPr>
          <w:lang w:val="en-GB"/>
        </w:rPr>
        <w:t>Action List</w:t>
      </w:r>
    </w:p>
    <w:p w14:paraId="4DEBA5B4" w14:textId="48E0C8E7" w:rsidR="0064510B" w:rsidRDefault="00FD0166" w:rsidP="00B65F0C">
      <w:pPr>
        <w:rPr>
          <w:rFonts w:cs="Arial"/>
        </w:rPr>
      </w:pPr>
      <w:hyperlink r:id="rId22" w:history="1">
        <w:r w:rsidR="00933AF6" w:rsidRPr="00AD1EDB">
          <w:rPr>
            <w:rFonts w:eastAsia="Times New Roman" w:cs="Arial"/>
            <w:b/>
            <w:color w:val="0000FF"/>
            <w:lang w:val="en-GB"/>
          </w:rPr>
          <w:t>CMAG Action List</w:t>
        </w:r>
      </w:hyperlink>
      <w:r w:rsidR="00933AF6" w:rsidRPr="00B65F0C">
        <w:rPr>
          <w:rFonts w:cs="Arial"/>
        </w:rPr>
        <w:t>.</w:t>
      </w:r>
      <w:r w:rsidR="00696626">
        <w:rPr>
          <w:rFonts w:cs="Arial"/>
        </w:rPr>
        <w:t xml:space="preserve"> </w:t>
      </w:r>
    </w:p>
    <w:p w14:paraId="2E8B4689" w14:textId="7EA2010B" w:rsidR="0015475C" w:rsidRDefault="0015475C" w:rsidP="00B65F0C">
      <w:pPr>
        <w:rPr>
          <w:rFonts w:cs="Arial"/>
        </w:rPr>
      </w:pPr>
      <w:r>
        <w:rPr>
          <w:rFonts w:cs="Arial"/>
        </w:rPr>
        <w:lastRenderedPageBreak/>
        <w:t>CRI stated that she had signed off everything prior to the 16</w:t>
      </w:r>
      <w:r w:rsidRPr="0015475C">
        <w:rPr>
          <w:rFonts w:cs="Arial"/>
          <w:vertAlign w:val="superscript"/>
        </w:rPr>
        <w:t>th</w:t>
      </w:r>
      <w:r>
        <w:rPr>
          <w:rFonts w:cs="Arial"/>
        </w:rPr>
        <w:t xml:space="preserve">. The Microorganisms topic has also been closed, with Option 3 being selected. </w:t>
      </w:r>
    </w:p>
    <w:p w14:paraId="7C38C27E" w14:textId="301DC498" w:rsidR="00C75558" w:rsidRDefault="0015475C" w:rsidP="00B65F0C">
      <w:pPr>
        <w:rPr>
          <w:rFonts w:cs="Arial"/>
        </w:rPr>
      </w:pPr>
      <w:r>
        <w:rPr>
          <w:rFonts w:cs="Arial"/>
        </w:rPr>
        <w:t xml:space="preserve">Other outstanding items are in the agenda below. </w:t>
      </w:r>
    </w:p>
    <w:p w14:paraId="4CFDF6E9" w14:textId="60052665" w:rsidR="00933AF6" w:rsidRPr="00B65F0C" w:rsidRDefault="00933AF6" w:rsidP="00B65F0C">
      <w:pPr>
        <w:pStyle w:val="Agenda1"/>
        <w:rPr>
          <w:lang w:val="en-GB"/>
        </w:rPr>
      </w:pPr>
      <w:r w:rsidRPr="00B65F0C">
        <w:rPr>
          <w:lang w:val="en-GB"/>
        </w:rPr>
        <w:t>Member Forum update</w:t>
      </w:r>
    </w:p>
    <w:p w14:paraId="6321BB5F" w14:textId="6D5DCC67" w:rsidR="00933AF6" w:rsidRPr="00B65F0C" w:rsidRDefault="0078231B" w:rsidP="00933AF6">
      <w:pPr>
        <w:spacing w:after="0" w:line="240" w:lineRule="auto"/>
        <w:rPr>
          <w:rFonts w:eastAsia="Times New Roman" w:cs="Arial"/>
          <w:color w:val="333333"/>
          <w:lang w:val="en-GB"/>
        </w:rPr>
      </w:pPr>
      <w:r>
        <w:rPr>
          <w:rFonts w:eastAsia="Times New Roman" w:cs="Arial"/>
          <w:color w:val="333333"/>
          <w:lang w:val="en-GB"/>
        </w:rPr>
        <w:t xml:space="preserve">LPA </w:t>
      </w:r>
      <w:r w:rsidR="00D52C0B">
        <w:rPr>
          <w:rFonts w:eastAsia="Times New Roman" w:cs="Arial"/>
          <w:color w:val="333333"/>
          <w:lang w:val="en-GB"/>
        </w:rPr>
        <w:t xml:space="preserve">and EWO apologised that neither had attended the last MF teleconference so had nothing to report. </w:t>
      </w:r>
      <w:r w:rsidR="0076639E">
        <w:rPr>
          <w:rFonts w:eastAsia="Times New Roman" w:cs="Arial"/>
          <w:color w:val="333333"/>
          <w:lang w:val="en-GB"/>
        </w:rPr>
        <w:t>EWO said there had been a topic-based call on the</w:t>
      </w:r>
      <w:r w:rsidR="008769F7">
        <w:rPr>
          <w:rFonts w:eastAsia="Times New Roman" w:cs="Arial"/>
          <w:color w:val="333333"/>
          <w:lang w:val="en-GB"/>
        </w:rPr>
        <w:t xml:space="preserve"> new</w:t>
      </w:r>
      <w:r w:rsidR="0076639E">
        <w:rPr>
          <w:rFonts w:eastAsia="Times New Roman" w:cs="Arial"/>
          <w:color w:val="333333"/>
          <w:lang w:val="en-GB"/>
        </w:rPr>
        <w:t xml:space="preserve"> IHTSDO Managed Service the night before, so if anyone wanted further information about that she could assist with obtaining it. </w:t>
      </w:r>
    </w:p>
    <w:p w14:paraId="050EA934" w14:textId="1036C1F1" w:rsidR="00933AF6" w:rsidRDefault="00C75558" w:rsidP="00B65F0C">
      <w:pPr>
        <w:pStyle w:val="Agenda1"/>
        <w:rPr>
          <w:lang w:val="en-GB"/>
        </w:rPr>
      </w:pPr>
      <w:r>
        <w:rPr>
          <w:lang w:val="en-GB"/>
        </w:rPr>
        <w:t>October Business Meeting</w:t>
      </w:r>
    </w:p>
    <w:p w14:paraId="28364F84" w14:textId="77777777" w:rsidR="00C75558" w:rsidRPr="0015475C" w:rsidRDefault="00FD0166" w:rsidP="00C75558">
      <w:pPr>
        <w:pStyle w:val="NormalWeb"/>
        <w:shd w:val="clear" w:color="auto" w:fill="FFFFFF"/>
        <w:spacing w:before="150" w:beforeAutospacing="0" w:after="0" w:afterAutospacing="0"/>
        <w:rPr>
          <w:rFonts w:ascii="Arial" w:hAnsi="Arial" w:cs="Arial"/>
          <w:b/>
          <w:color w:val="0000FF"/>
          <w:sz w:val="21"/>
          <w:szCs w:val="21"/>
        </w:rPr>
      </w:pPr>
      <w:hyperlink r:id="rId23" w:history="1">
        <w:r w:rsidR="00C75558" w:rsidRPr="0015475C">
          <w:rPr>
            <w:rStyle w:val="Hyperlink"/>
            <w:rFonts w:ascii="Arial" w:hAnsi="Arial" w:cs="Arial"/>
            <w:b/>
            <w:color w:val="0000FF"/>
            <w:sz w:val="21"/>
            <w:szCs w:val="21"/>
          </w:rPr>
          <w:t>October Face to Face meeting topics</w:t>
        </w:r>
      </w:hyperlink>
    </w:p>
    <w:p w14:paraId="46954642" w14:textId="77777777" w:rsidR="00C75558" w:rsidRPr="0015475C" w:rsidRDefault="00FD0166" w:rsidP="00C75558">
      <w:pPr>
        <w:pStyle w:val="NormalWeb"/>
        <w:shd w:val="clear" w:color="auto" w:fill="FFFFFF"/>
        <w:spacing w:before="150" w:beforeAutospacing="0" w:after="0" w:afterAutospacing="0"/>
        <w:rPr>
          <w:rFonts w:ascii="Arial" w:hAnsi="Arial" w:cs="Arial"/>
          <w:b/>
          <w:color w:val="0000FF"/>
          <w:sz w:val="21"/>
          <w:szCs w:val="21"/>
        </w:rPr>
      </w:pPr>
      <w:hyperlink r:id="rId24" w:history="1">
        <w:r w:rsidR="00C75558" w:rsidRPr="0015475C">
          <w:rPr>
            <w:rStyle w:val="Hyperlink"/>
            <w:rFonts w:ascii="Arial" w:hAnsi="Arial" w:cs="Arial"/>
            <w:b/>
            <w:color w:val="0000FF"/>
            <w:sz w:val="21"/>
            <w:szCs w:val="21"/>
          </w:rPr>
          <w:t>2016-10-26 - CMAG Meeting (Face to Face meeting)</w:t>
        </w:r>
      </w:hyperlink>
    </w:p>
    <w:p w14:paraId="79242376" w14:textId="77777777" w:rsidR="00C75558" w:rsidRDefault="00C75558" w:rsidP="00C75558">
      <w:pPr>
        <w:pStyle w:val="Agenda2"/>
      </w:pPr>
      <w:r>
        <w:t xml:space="preserve"> Discuss draft agenda</w:t>
      </w:r>
    </w:p>
    <w:p w14:paraId="6D11DEF0" w14:textId="172BEE30" w:rsidR="00C75558" w:rsidRDefault="003469D1" w:rsidP="00C75558">
      <w:r>
        <w:t xml:space="preserve">CRI stated that JFO, EWO and OBO </w:t>
      </w:r>
      <w:r w:rsidR="008769F7">
        <w:t>were on</w:t>
      </w:r>
      <w:r>
        <w:t xml:space="preserve"> the list as attending in person</w:t>
      </w:r>
      <w:r w:rsidR="00873E5C">
        <w:t xml:space="preserve">, </w:t>
      </w:r>
      <w:r w:rsidR="008769F7">
        <w:t>and</w:t>
      </w:r>
      <w:r w:rsidR="00873E5C">
        <w:t xml:space="preserve"> MCO</w:t>
      </w:r>
      <w:r w:rsidR="008769F7">
        <w:t xml:space="preserve"> would also join (either in person or dialing in)</w:t>
      </w:r>
      <w:r>
        <w:t xml:space="preserve">. DKA and EDG </w:t>
      </w:r>
      <w:r w:rsidR="008769F7">
        <w:t>would also be</w:t>
      </w:r>
      <w:r>
        <w:t xml:space="preserve"> at the Business Meeting but may need to attend the IPaLM &amp; Observables SIG instead of </w:t>
      </w:r>
      <w:r w:rsidR="008769F7">
        <w:t xml:space="preserve">the </w:t>
      </w:r>
      <w:r>
        <w:t xml:space="preserve">CMAG meeting as their times clash. DKA said that was the case </w:t>
      </w:r>
      <w:r w:rsidR="00873E5C">
        <w:t xml:space="preserve">for the after-lunch session, </w:t>
      </w:r>
      <w:r>
        <w:t xml:space="preserve">but he would ensure that someone else from Sweden would attend in his place. </w:t>
      </w:r>
      <w:r w:rsidR="00873E5C">
        <w:t>CWD and LPA will b</w:t>
      </w:r>
      <w:r w:rsidR="00F96562">
        <w:t xml:space="preserve">oth not be attending in person though </w:t>
      </w:r>
      <w:r w:rsidR="00A9597B">
        <w:t xml:space="preserve">LPA </w:t>
      </w:r>
      <w:r w:rsidR="00F96562">
        <w:t>may try to dial-in</w:t>
      </w:r>
      <w:r w:rsidR="009625F0">
        <w:t xml:space="preserve"> earlier in the day (time zone permitted)</w:t>
      </w:r>
      <w:r w:rsidR="00F96562">
        <w:t xml:space="preserve">. </w:t>
      </w:r>
    </w:p>
    <w:p w14:paraId="159163DE" w14:textId="77777777" w:rsidR="008769F7" w:rsidRDefault="00F96562" w:rsidP="008769F7">
      <w:r>
        <w:t xml:space="preserve">CRI said that she would like the 2017 Workplan to be a key item on the agenda, along with updates on the Prioritisation and the Extension Management Proposal. </w:t>
      </w:r>
      <w:r w:rsidR="00AE4937">
        <w:t xml:space="preserve">LMA </w:t>
      </w:r>
      <w:r w:rsidR="008769F7">
        <w:t>agreed</w:t>
      </w:r>
      <w:r w:rsidR="00AE4937">
        <w:t xml:space="preserve"> that </w:t>
      </w:r>
      <w:r w:rsidR="00A64603">
        <w:t xml:space="preserve">there definitely needed to be time </w:t>
      </w:r>
      <w:r w:rsidR="008769F7">
        <w:t xml:space="preserve">given </w:t>
      </w:r>
      <w:r w:rsidR="00A64603">
        <w:t>for the Extension Management Proposal</w:t>
      </w:r>
      <w:r w:rsidR="008769F7">
        <w:t xml:space="preserve">, </w:t>
      </w:r>
      <w:r w:rsidR="0023403D">
        <w:t>(with Jim Case contributing).</w:t>
      </w:r>
      <w:r w:rsidR="00A64603">
        <w:t xml:space="preserve"> </w:t>
      </w:r>
    </w:p>
    <w:p w14:paraId="18A0E2E9" w14:textId="14F58042" w:rsidR="00AE4937" w:rsidRDefault="008769F7" w:rsidP="00C75558">
      <w:r>
        <w:t xml:space="preserve">CRI said that DKA had also suggested a topic on LOINC be added. </w:t>
      </w:r>
      <w:r w:rsidR="00EE1D7A">
        <w:t>EWO said that she had had feedback from the UK Addition Committee about the Content Development Roadmap. Many had found it difficult to find (so asked if a link could be added to the IHTSDO website home page</w:t>
      </w:r>
      <w:r>
        <w:t>?</w:t>
      </w:r>
      <w:r w:rsidR="00EE1D7A">
        <w:t>), and others commented that some pages aren’t clear about what is happening</w:t>
      </w:r>
      <w:r>
        <w:t>,</w:t>
      </w:r>
      <w:r w:rsidR="00EE1D7A">
        <w:t xml:space="preserve"> and when. She suggested that there might be an opportunity to address this is in Wellington? LMA agreed to the website update and asked for EWO to let her know which pages were unclear as she would prefer to have them updated before October</w:t>
      </w:r>
      <w:r>
        <w:t>’s meeting. She said she had</w:t>
      </w:r>
      <w:r w:rsidR="00EE1D7A">
        <w:t xml:space="preserve"> an ongoing project to to consolidate the Content sites to make things clearer.  </w:t>
      </w:r>
    </w:p>
    <w:p w14:paraId="7A71713B" w14:textId="7A30A56D" w:rsidR="00C75558" w:rsidRDefault="0057256B" w:rsidP="00C75558">
      <w:pPr>
        <w:pStyle w:val="Agenda2"/>
      </w:pPr>
      <w:r>
        <w:t>Finalise objective</w:t>
      </w:r>
      <w:r w:rsidR="00C75558">
        <w:t xml:space="preserve"> for submission (due 3 Oct)</w:t>
      </w:r>
    </w:p>
    <w:p w14:paraId="0FCF1614" w14:textId="33EE1E99" w:rsidR="0057256B" w:rsidRPr="0057256B" w:rsidRDefault="00CF254E" w:rsidP="0057256B">
      <w:pPr>
        <w:pStyle w:val="a"/>
        <w:rPr>
          <w:rFonts w:ascii="Times" w:hAnsi="Times" w:cs="Times New Roman"/>
          <w:lang w:val="en-GB"/>
        </w:rPr>
      </w:pPr>
      <w:r>
        <w:t xml:space="preserve">Agreed as being </w:t>
      </w:r>
      <w:r w:rsidR="0057256B" w:rsidRPr="008769F7">
        <w:rPr>
          <w:i/>
        </w:rPr>
        <w:t>“</w:t>
      </w:r>
      <w:r w:rsidR="0057256B" w:rsidRPr="008769F7">
        <w:rPr>
          <w:i/>
          <w:shd w:val="clear" w:color="auto" w:fill="FFFFFF"/>
          <w:lang w:val="en-GB"/>
        </w:rPr>
        <w:t>The development of the CMAG draft 2017 Work plan.”</w:t>
      </w:r>
      <w:r w:rsidR="00E51766">
        <w:rPr>
          <w:shd w:val="clear" w:color="auto" w:fill="FFFFFF"/>
          <w:lang w:val="en-GB"/>
        </w:rPr>
        <w:t xml:space="preserve"> She asked those who aren’t attending the sessions to please submit any comments prior to the meeting. </w:t>
      </w:r>
    </w:p>
    <w:p w14:paraId="26397DCC" w14:textId="77777777" w:rsidR="00C75558" w:rsidRPr="00C75558" w:rsidRDefault="00C75558" w:rsidP="00C75558">
      <w:pPr>
        <w:pStyle w:val="Agenda1"/>
      </w:pPr>
      <w:r w:rsidRPr="00C75558">
        <w:t>Extension Management Proposal</w:t>
      </w:r>
    </w:p>
    <w:p w14:paraId="52C64B6D" w14:textId="77777777" w:rsidR="00C75558" w:rsidRPr="008769F7" w:rsidRDefault="00FD0166" w:rsidP="00C75558">
      <w:pPr>
        <w:pStyle w:val="Agenda1"/>
        <w:numPr>
          <w:ilvl w:val="0"/>
          <w:numId w:val="0"/>
        </w:numPr>
        <w:rPr>
          <w:color w:val="0000FF"/>
        </w:rPr>
      </w:pPr>
      <w:hyperlink r:id="rId25" w:history="1">
        <w:r w:rsidR="00C75558" w:rsidRPr="008769F7">
          <w:rPr>
            <w:rStyle w:val="Hyperlink"/>
            <w:rFonts w:ascii="Arial" w:eastAsia="Times New Roman" w:hAnsi="Arial" w:cs="Arial"/>
            <w:color w:val="0000FF"/>
            <w:sz w:val="21"/>
            <w:szCs w:val="21"/>
          </w:rPr>
          <w:t>Extension Management Proposal</w:t>
        </w:r>
      </w:hyperlink>
    </w:p>
    <w:p w14:paraId="29461EA6" w14:textId="77777777" w:rsidR="008769F7" w:rsidRDefault="006F577B" w:rsidP="00C75558">
      <w:r>
        <w:lastRenderedPageBreak/>
        <w:t xml:space="preserve">MCO reported that he had been on leave so had not yet updated the proposal based on the feedback received. </w:t>
      </w:r>
      <w:r w:rsidR="005F3988">
        <w:t xml:space="preserve">He thanked everyone for their input, and said the general agreement was that it required clarification. The other item that was commonly raised was the issues and consequences that come up when allowing some of the edits. General agreement was that half the proposed actions are acceptable but the other half were not, though he stated that he was not sure how this could be monitored. </w:t>
      </w:r>
    </w:p>
    <w:p w14:paraId="1475B6FC" w14:textId="0ACDFAD5" w:rsidR="00C75558" w:rsidRPr="00C75558" w:rsidRDefault="008769F7" w:rsidP="008769F7">
      <w:pPr>
        <w:pStyle w:val="Action"/>
      </w:pPr>
      <w:r>
        <w:t xml:space="preserve">MCO to </w:t>
      </w:r>
      <w:r w:rsidR="005F3988">
        <w:t xml:space="preserve">get the </w:t>
      </w:r>
      <w:r>
        <w:t xml:space="preserve">Extension Management Proposal </w:t>
      </w:r>
      <w:r w:rsidR="005F3988">
        <w:t xml:space="preserve">update done this week and post </w:t>
      </w:r>
      <w:r w:rsidR="00242519">
        <w:t>by Wed 28</w:t>
      </w:r>
      <w:r w:rsidR="00242519" w:rsidRPr="00242519">
        <w:rPr>
          <w:vertAlign w:val="superscript"/>
        </w:rPr>
        <w:t>th</w:t>
      </w:r>
      <w:r w:rsidR="00242519">
        <w:t xml:space="preserve"> September</w:t>
      </w:r>
      <w:r w:rsidR="005F3988">
        <w:t xml:space="preserve"> so it could be discussed at the October meeting. </w:t>
      </w:r>
    </w:p>
    <w:p w14:paraId="6BA8A846" w14:textId="655F330F" w:rsidR="00933AF6" w:rsidRPr="00B65F0C" w:rsidRDefault="00933AF6" w:rsidP="00B65F0C">
      <w:pPr>
        <w:pStyle w:val="Agenda1"/>
        <w:rPr>
          <w:lang w:val="en-GB"/>
        </w:rPr>
      </w:pPr>
      <w:r w:rsidRPr="00B65F0C">
        <w:rPr>
          <w:lang w:val="en-GB"/>
        </w:rPr>
        <w:t>Content tracker prioritisation criteria update</w:t>
      </w:r>
    </w:p>
    <w:p w14:paraId="52422E83" w14:textId="77777777" w:rsidR="00933AF6" w:rsidRPr="00141770" w:rsidRDefault="00FD0166" w:rsidP="00933AF6">
      <w:pPr>
        <w:spacing w:after="0" w:line="240" w:lineRule="auto"/>
        <w:rPr>
          <w:rFonts w:cs="Arial"/>
          <w:b/>
          <w:color w:val="0000FF"/>
          <w:u w:val="single"/>
          <w:lang w:val="en-GB"/>
        </w:rPr>
      </w:pPr>
      <w:hyperlink r:id="rId26" w:history="1">
        <w:r w:rsidR="00933AF6" w:rsidRPr="00141770">
          <w:rPr>
            <w:rFonts w:cs="Arial"/>
            <w:b/>
            <w:color w:val="0000FF"/>
            <w:u w:val="single"/>
            <w:lang w:val="en-GB"/>
          </w:rPr>
          <w:t>Content Tracker prioritisation criteria Project</w:t>
        </w:r>
      </w:hyperlink>
    </w:p>
    <w:p w14:paraId="02474C84" w14:textId="77777777" w:rsidR="003B3AD7" w:rsidRDefault="003B3AD7" w:rsidP="00B65F0C">
      <w:pPr>
        <w:spacing w:after="0" w:line="240" w:lineRule="auto"/>
        <w:rPr>
          <w:rFonts w:eastAsia="Times New Roman" w:cs="Arial"/>
          <w:color w:val="333333"/>
          <w:lang w:val="en-GB"/>
        </w:rPr>
      </w:pPr>
    </w:p>
    <w:p w14:paraId="4FFF3B18" w14:textId="78A9D56B" w:rsidR="00933AF6" w:rsidRPr="00B65F0C" w:rsidRDefault="003B3AD7" w:rsidP="00B65F0C">
      <w:pPr>
        <w:spacing w:after="0" w:line="240" w:lineRule="auto"/>
        <w:rPr>
          <w:rFonts w:eastAsia="Times New Roman" w:cs="Arial"/>
          <w:color w:val="333333"/>
          <w:lang w:val="en-GB"/>
        </w:rPr>
      </w:pPr>
      <w:r>
        <w:rPr>
          <w:rFonts w:eastAsia="Times New Roman" w:cs="Arial"/>
          <w:color w:val="333333"/>
          <w:lang w:val="en-GB"/>
        </w:rPr>
        <w:t xml:space="preserve">CRI stated </w:t>
      </w:r>
      <w:r w:rsidR="006F2084">
        <w:rPr>
          <w:rFonts w:eastAsia="Times New Roman" w:cs="Arial"/>
          <w:color w:val="333333"/>
          <w:lang w:val="en-GB"/>
        </w:rPr>
        <w:t>that the last meeting was on the 22</w:t>
      </w:r>
      <w:r w:rsidR="006F2084" w:rsidRPr="006F2084">
        <w:rPr>
          <w:rFonts w:eastAsia="Times New Roman" w:cs="Arial"/>
          <w:color w:val="333333"/>
          <w:vertAlign w:val="superscript"/>
          <w:lang w:val="en-GB"/>
        </w:rPr>
        <w:t>nd</w:t>
      </w:r>
      <w:r w:rsidR="006F2084">
        <w:rPr>
          <w:rFonts w:eastAsia="Times New Roman" w:cs="Arial"/>
          <w:color w:val="333333"/>
          <w:lang w:val="en-GB"/>
        </w:rPr>
        <w:t xml:space="preserve"> August</w:t>
      </w:r>
      <w:r w:rsidR="008769F7">
        <w:rPr>
          <w:rFonts w:eastAsia="Times New Roman" w:cs="Arial"/>
          <w:color w:val="333333"/>
          <w:lang w:val="en-GB"/>
        </w:rPr>
        <w:t xml:space="preserve">. </w:t>
      </w:r>
      <w:r w:rsidR="006F2084">
        <w:rPr>
          <w:rFonts w:eastAsia="Times New Roman" w:cs="Arial"/>
          <w:color w:val="333333"/>
          <w:lang w:val="en-GB"/>
        </w:rPr>
        <w:t>JFO has developed a draft of an ‘outcomes &amp; effort’ based frame-work to help support the assessment of priorities, and the group is in the process of providing feedback. Next meeting would be 26</w:t>
      </w:r>
      <w:r w:rsidR="006F2084" w:rsidRPr="006F2084">
        <w:rPr>
          <w:rFonts w:eastAsia="Times New Roman" w:cs="Arial"/>
          <w:color w:val="333333"/>
          <w:vertAlign w:val="superscript"/>
          <w:lang w:val="en-GB"/>
        </w:rPr>
        <w:t>th</w:t>
      </w:r>
      <w:r w:rsidR="006F2084">
        <w:rPr>
          <w:rFonts w:eastAsia="Times New Roman" w:cs="Arial"/>
          <w:color w:val="333333"/>
          <w:lang w:val="en-GB"/>
        </w:rPr>
        <w:t xml:space="preserve"> Sept so fu</w:t>
      </w:r>
      <w:r w:rsidR="00286E2F">
        <w:rPr>
          <w:rFonts w:eastAsia="Times New Roman" w:cs="Arial"/>
          <w:color w:val="333333"/>
          <w:lang w:val="en-GB"/>
        </w:rPr>
        <w:t>r</w:t>
      </w:r>
      <w:r w:rsidR="006F2084">
        <w:rPr>
          <w:rFonts w:eastAsia="Times New Roman" w:cs="Arial"/>
          <w:color w:val="333333"/>
          <w:lang w:val="en-GB"/>
        </w:rPr>
        <w:t xml:space="preserve">ther update would be given in October in Wellington. </w:t>
      </w:r>
      <w:r w:rsidR="00286E2F">
        <w:rPr>
          <w:rFonts w:eastAsia="Times New Roman" w:cs="Arial"/>
          <w:color w:val="333333"/>
          <w:lang w:val="en-GB"/>
        </w:rPr>
        <w:t>DKA s</w:t>
      </w:r>
      <w:r w:rsidR="008769F7">
        <w:rPr>
          <w:rFonts w:eastAsia="Times New Roman" w:cs="Arial"/>
          <w:color w:val="333333"/>
          <w:lang w:val="en-GB"/>
        </w:rPr>
        <w:t>tated</w:t>
      </w:r>
      <w:r w:rsidR="00286E2F">
        <w:rPr>
          <w:rFonts w:eastAsia="Times New Roman" w:cs="Arial"/>
          <w:color w:val="333333"/>
          <w:lang w:val="en-GB"/>
        </w:rPr>
        <w:t xml:space="preserve"> that the work was excellent so comments would be provided. </w:t>
      </w:r>
    </w:p>
    <w:p w14:paraId="53E58CE8" w14:textId="63BC5BE5" w:rsidR="00933AF6" w:rsidRDefault="00C75558" w:rsidP="00A23166">
      <w:pPr>
        <w:pStyle w:val="Agenda1"/>
        <w:rPr>
          <w:lang w:val="en-GB"/>
        </w:rPr>
      </w:pPr>
      <w:r>
        <w:rPr>
          <w:lang w:val="en-GB"/>
        </w:rPr>
        <w:t>Processes</w:t>
      </w:r>
    </w:p>
    <w:p w14:paraId="7E469A94" w14:textId="3A336613" w:rsidR="00C75558" w:rsidRPr="00C75558" w:rsidRDefault="00C75558" w:rsidP="00C75558">
      <w:pPr>
        <w:rPr>
          <w:i/>
        </w:rPr>
      </w:pPr>
      <w:r w:rsidRPr="00C75558">
        <w:rPr>
          <w:i/>
        </w:rPr>
        <w:t>Note</w:t>
      </w:r>
      <w:r w:rsidR="006C6E81">
        <w:rPr>
          <w:i/>
        </w:rPr>
        <w:t>: T</w:t>
      </w:r>
      <w:r w:rsidRPr="00C75558">
        <w:rPr>
          <w:i/>
        </w:rPr>
        <w:t>his is informative only.</w:t>
      </w:r>
    </w:p>
    <w:p w14:paraId="01B5BA45" w14:textId="77777777" w:rsidR="00C75558" w:rsidRDefault="00C75558" w:rsidP="00C75558">
      <w:pPr>
        <w:pStyle w:val="Agenda2"/>
        <w:rPr>
          <w:lang w:val="en-GB"/>
        </w:rPr>
      </w:pPr>
      <w:r w:rsidRPr="00C75558">
        <w:rPr>
          <w:lang w:val="en-GB"/>
        </w:rPr>
        <w:t>Alpha release draft process</w:t>
      </w:r>
    </w:p>
    <w:p w14:paraId="6C8C3D98" w14:textId="0EED65A5" w:rsidR="00C75558" w:rsidRPr="00C75558" w:rsidRDefault="006634EC" w:rsidP="00C75558">
      <w:r>
        <w:t>CRI reported that an update had been posted, with feedback coming internally at IHTSDO.</w:t>
      </w:r>
    </w:p>
    <w:p w14:paraId="33B7A071" w14:textId="77777777" w:rsidR="00C75558" w:rsidRPr="00C75558" w:rsidRDefault="00C75558" w:rsidP="00C75558">
      <w:pPr>
        <w:pStyle w:val="Agenda2"/>
        <w:rPr>
          <w:lang w:val="en-GB"/>
        </w:rPr>
      </w:pPr>
      <w:r w:rsidRPr="00C75558">
        <w:rPr>
          <w:lang w:val="en-GB"/>
        </w:rPr>
        <w:t>Process for advice of major changes</w:t>
      </w:r>
    </w:p>
    <w:p w14:paraId="4C1E5ED2" w14:textId="4F93A0C0" w:rsidR="00C75558" w:rsidRDefault="008769F7" w:rsidP="00C75558">
      <w:r>
        <w:t>CRI stated that this item was</w:t>
      </w:r>
      <w:r w:rsidR="006634EC">
        <w:t xml:space="preserve"> still on hold.</w:t>
      </w:r>
    </w:p>
    <w:p w14:paraId="1BC0A50B" w14:textId="77777777" w:rsidR="00C75558" w:rsidRDefault="00C75558" w:rsidP="00C75558">
      <w:pPr>
        <w:pStyle w:val="Agenda1"/>
      </w:pPr>
      <w:r w:rsidRPr="00C75558">
        <w:t>|Has Interpretation| attribute- expansion of range</w:t>
      </w:r>
    </w:p>
    <w:p w14:paraId="3D3E016E" w14:textId="01513D74" w:rsidR="00C75558" w:rsidRPr="00C75558" w:rsidRDefault="00C75558" w:rsidP="00C75558">
      <w:pPr>
        <w:rPr>
          <w:i/>
        </w:rPr>
      </w:pPr>
      <w:r w:rsidRPr="00C75558">
        <w:rPr>
          <w:i/>
        </w:rPr>
        <w:t>Note</w:t>
      </w:r>
      <w:r w:rsidR="006C6E81">
        <w:rPr>
          <w:i/>
        </w:rPr>
        <w:t>: T</w:t>
      </w:r>
      <w:r w:rsidRPr="00C75558">
        <w:rPr>
          <w:i/>
        </w:rPr>
        <w:t>his is informative only.</w:t>
      </w:r>
    </w:p>
    <w:p w14:paraId="1D2C889B" w14:textId="77777777" w:rsidR="00C75558" w:rsidRPr="00C75558" w:rsidRDefault="00C75558" w:rsidP="00C75558">
      <w:pPr>
        <w:pStyle w:val="Agenda2"/>
        <w:rPr>
          <w:lang w:val="en-GB"/>
        </w:rPr>
      </w:pPr>
      <w:r w:rsidRPr="00C75558">
        <w:rPr>
          <w:lang w:val="en-GB"/>
        </w:rPr>
        <w:t>Advice on planned changes for the range of this attribute.</w:t>
      </w:r>
    </w:p>
    <w:p w14:paraId="0BF0BAD0" w14:textId="244D1BB8" w:rsidR="00C75558" w:rsidRDefault="006C6E81" w:rsidP="00C75558">
      <w:r>
        <w:t xml:space="preserve">Please view the slide presentation here: </w:t>
      </w:r>
      <w:hyperlink r:id="rId27" w:history="1">
        <w:r w:rsidRPr="00DE534B">
          <w:rPr>
            <w:rStyle w:val="Hyperlink"/>
          </w:rPr>
          <w:t>https://confluence.ihtsdotools.org/download/attachments/27591825/HAS_INTERPRETATION_RANGE_CHANGES_CMAGMeeting_20160920.pptx?api=v2</w:t>
        </w:r>
      </w:hyperlink>
      <w:r>
        <w:t xml:space="preserve"> </w:t>
      </w:r>
    </w:p>
    <w:p w14:paraId="3B21F70C" w14:textId="77777777" w:rsidR="00A77CCB" w:rsidRDefault="00203C44" w:rsidP="00C75558">
      <w:r>
        <w:t xml:space="preserve">DKA asked if there were requests for making these changes, and are there others in the pipeline? CRI replied that she would need to check with Jim Case if there were others, but the need for colors had come through a direct request. </w:t>
      </w:r>
    </w:p>
    <w:p w14:paraId="3FE1922E" w14:textId="7E4F436E" w:rsidR="00203C44" w:rsidRPr="00A77CCB" w:rsidRDefault="00A77CCB" w:rsidP="00A77CCB">
      <w:pPr>
        <w:pStyle w:val="Action"/>
      </w:pPr>
      <w:r w:rsidRPr="00A77CCB">
        <w:t>CRI to</w:t>
      </w:r>
      <w:r w:rsidR="00203C44" w:rsidRPr="00A77CCB">
        <w:t xml:space="preserve"> post a comment </w:t>
      </w:r>
      <w:r w:rsidR="008769F7" w:rsidRPr="00A77CCB">
        <w:t xml:space="preserve">with further background </w:t>
      </w:r>
      <w:r w:rsidR="00203C44" w:rsidRPr="00A77CCB">
        <w:t xml:space="preserve">on </w:t>
      </w:r>
      <w:r w:rsidRPr="00A77CCB">
        <w:t xml:space="preserve">the </w:t>
      </w:r>
      <w:r w:rsidRPr="00A77CCB">
        <w:rPr>
          <w:i/>
        </w:rPr>
        <w:t>‘|Has Interpretation| attribute- expansion of range’</w:t>
      </w:r>
      <w:r>
        <w:t xml:space="preserve"> item </w:t>
      </w:r>
      <w:r w:rsidR="00203C44" w:rsidRPr="00A77CCB">
        <w:t xml:space="preserve">once Jim </w:t>
      </w:r>
      <w:r>
        <w:t>Case returns</w:t>
      </w:r>
      <w:r w:rsidR="00203C44" w:rsidRPr="00A77CCB">
        <w:t xml:space="preserve"> from the HL7 conference. </w:t>
      </w:r>
    </w:p>
    <w:p w14:paraId="7E4574B5" w14:textId="77777777" w:rsidR="00C75558" w:rsidRDefault="00C75558" w:rsidP="00C75558">
      <w:pPr>
        <w:pStyle w:val="Agenda1"/>
        <w:rPr>
          <w:lang w:val="en-GB"/>
        </w:rPr>
      </w:pPr>
      <w:r>
        <w:rPr>
          <w:lang w:val="en-GB"/>
        </w:rPr>
        <w:lastRenderedPageBreak/>
        <w:t>Communication</w:t>
      </w:r>
    </w:p>
    <w:p w14:paraId="3D58DF9E" w14:textId="2ED911C7" w:rsidR="00C75558" w:rsidRDefault="009E5811" w:rsidP="00C75558">
      <w:pPr>
        <w:pStyle w:val="Agenda2"/>
      </w:pPr>
      <w:r>
        <w:t>Management Board</w:t>
      </w:r>
    </w:p>
    <w:p w14:paraId="0922F69D" w14:textId="2B6D30BB" w:rsidR="00C75558" w:rsidRPr="00C75558" w:rsidRDefault="009E5811" w:rsidP="00C75558">
      <w:r>
        <w:t xml:space="preserve">CRI reported that there were no content specific items on the last MB meeting agenda so no further report was necessary. </w:t>
      </w:r>
    </w:p>
    <w:p w14:paraId="20C668C7" w14:textId="77777777" w:rsidR="00C75558" w:rsidRPr="00C75558" w:rsidRDefault="00C75558" w:rsidP="00C75558">
      <w:pPr>
        <w:pStyle w:val="Agenda2"/>
      </w:pPr>
      <w:r w:rsidRPr="00C75558">
        <w:t>Cross-Group Coordination</w:t>
      </w:r>
    </w:p>
    <w:p w14:paraId="15877868" w14:textId="21CC9F0D" w:rsidR="00C75558" w:rsidRDefault="00FE6175" w:rsidP="00C75558">
      <w:pPr>
        <w:pStyle w:val="a"/>
      </w:pPr>
      <w:r>
        <w:t xml:space="preserve">CRI stated that a </w:t>
      </w:r>
      <w:r w:rsidR="00C75558">
        <w:t xml:space="preserve">Confluence site for cross group activity </w:t>
      </w:r>
      <w:r>
        <w:t xml:space="preserve">has been </w:t>
      </w:r>
      <w:r w:rsidR="00C75558">
        <w:t>loaded to</w:t>
      </w:r>
      <w:r w:rsidR="00C75558">
        <w:rPr>
          <w:rStyle w:val="apple-converted-space"/>
          <w:rFonts w:ascii="Arial" w:eastAsia="Times New Roman" w:hAnsi="Arial" w:cs="Arial"/>
          <w:color w:val="333333"/>
          <w:sz w:val="21"/>
          <w:szCs w:val="21"/>
        </w:rPr>
        <w:t> </w:t>
      </w:r>
      <w:hyperlink r:id="rId28" w:history="1">
        <w:r w:rsidR="00C75558" w:rsidRPr="00DF1D8D">
          <w:rPr>
            <w:rStyle w:val="Hyperlink"/>
            <w:rFonts w:ascii="Arial" w:eastAsia="Times New Roman" w:hAnsi="Arial" w:cs="Arial"/>
            <w:b/>
            <w:color w:val="0000FF"/>
            <w:sz w:val="21"/>
            <w:szCs w:val="21"/>
          </w:rPr>
          <w:t>Useful links</w:t>
        </w:r>
      </w:hyperlink>
      <w:r w:rsidR="00C75558">
        <w:t xml:space="preserve"> page. Called</w:t>
      </w:r>
      <w:r w:rsidR="005B21A3">
        <w:t xml:space="preserve"> “Cross-Group Coordination Home,</w:t>
      </w:r>
      <w:r w:rsidR="00C75558">
        <w:t>”</w:t>
      </w:r>
      <w:r w:rsidR="005B21A3">
        <w:t xml:space="preserve"> it is maintained by Juliet Gole Krarup. </w:t>
      </w:r>
      <w:r w:rsidR="00F161BB">
        <w:t>LMA asked if this was linked on the main Confluence home page? CRI was not sure so asked for this to be followed up in the minutes.</w:t>
      </w:r>
    </w:p>
    <w:p w14:paraId="1BAEF3D3" w14:textId="2E0E16D0" w:rsidR="00F161BB" w:rsidRPr="00DF1D8D" w:rsidRDefault="00DF1D8D" w:rsidP="00C75558">
      <w:pPr>
        <w:pStyle w:val="a"/>
        <w:rPr>
          <w:i/>
        </w:rPr>
      </w:pPr>
      <w:r w:rsidRPr="00DF1D8D">
        <w:rPr>
          <w:i/>
        </w:rPr>
        <w:t>(Note from FMC - t</w:t>
      </w:r>
      <w:r w:rsidR="00F161BB" w:rsidRPr="00DF1D8D">
        <w:rPr>
          <w:i/>
        </w:rPr>
        <w:t>his has now been done</w:t>
      </w:r>
      <w:r w:rsidRPr="00DF1D8D">
        <w:rPr>
          <w:i/>
        </w:rPr>
        <w:t xml:space="preserve">: </w:t>
      </w:r>
      <w:hyperlink r:id="rId29" w:history="1">
        <w:r w:rsidRPr="00DF1D8D">
          <w:rPr>
            <w:rStyle w:val="Hyperlink"/>
            <w:b/>
            <w:i/>
          </w:rPr>
          <w:t>https://confluence.ihtsdotools.org/display/ILS/IHTSDO+Home</w:t>
        </w:r>
      </w:hyperlink>
      <w:r>
        <w:rPr>
          <w:i/>
        </w:rPr>
        <w:t xml:space="preserve"> </w:t>
      </w:r>
      <w:r w:rsidRPr="00DF1D8D">
        <w:rPr>
          <w:i/>
        </w:rPr>
        <w:t>)</w:t>
      </w:r>
    </w:p>
    <w:p w14:paraId="3C73B875" w14:textId="499B3785" w:rsidR="00933AF6" w:rsidRPr="00B65F0C" w:rsidRDefault="00933AF6" w:rsidP="00933AF6">
      <w:pPr>
        <w:spacing w:after="0" w:line="240" w:lineRule="auto"/>
        <w:rPr>
          <w:rFonts w:eastAsia="Times New Roman" w:cs="Arial"/>
          <w:color w:val="333333"/>
          <w:lang w:val="en-GB"/>
        </w:rPr>
      </w:pPr>
      <w:r w:rsidRPr="00B65F0C">
        <w:rPr>
          <w:rFonts w:eastAsia="Times New Roman" w:cs="Arial"/>
          <w:color w:val="333333"/>
          <w:lang w:val="en-GB"/>
        </w:rPr>
        <w:t> </w:t>
      </w:r>
    </w:p>
    <w:p w14:paraId="244C4030" w14:textId="5BF9409F" w:rsidR="00933AF6" w:rsidRDefault="00933AF6" w:rsidP="00933AF6">
      <w:pPr>
        <w:spacing w:after="0" w:line="240" w:lineRule="auto"/>
        <w:rPr>
          <w:rFonts w:eastAsia="Times New Roman" w:cs="Arial"/>
          <w:b/>
          <w:color w:val="333333"/>
          <w:lang w:val="en-GB"/>
        </w:rPr>
      </w:pPr>
      <w:r w:rsidRPr="00B65F0C">
        <w:rPr>
          <w:rFonts w:eastAsia="Times New Roman" w:cs="Arial"/>
          <w:b/>
          <w:color w:val="333333"/>
          <w:lang w:val="en-GB"/>
        </w:rPr>
        <w:t>12</w:t>
      </w:r>
      <w:r w:rsidR="003233AE" w:rsidRPr="00B65F0C">
        <w:rPr>
          <w:rFonts w:eastAsia="Times New Roman" w:cs="Arial"/>
          <w:b/>
          <w:color w:val="333333"/>
          <w:lang w:val="en-GB"/>
        </w:rPr>
        <w:t xml:space="preserve">: </w:t>
      </w:r>
      <w:r w:rsidRPr="00B65F0C">
        <w:rPr>
          <w:rFonts w:eastAsia="Times New Roman" w:cs="Arial"/>
          <w:b/>
          <w:color w:val="333333"/>
          <w:lang w:val="en-GB"/>
        </w:rPr>
        <w:t>Any other business</w:t>
      </w:r>
    </w:p>
    <w:p w14:paraId="419EDE07" w14:textId="77777777" w:rsidR="00F161BB" w:rsidRDefault="00F161BB" w:rsidP="00933AF6">
      <w:pPr>
        <w:spacing w:after="0" w:line="240" w:lineRule="auto"/>
        <w:rPr>
          <w:rFonts w:eastAsia="Times New Roman" w:cs="Arial"/>
          <w:color w:val="333333"/>
          <w:lang w:val="en-GB"/>
        </w:rPr>
      </w:pPr>
    </w:p>
    <w:p w14:paraId="12D73E9B" w14:textId="6689701C" w:rsidR="00F161BB" w:rsidRPr="00F161BB" w:rsidRDefault="00F161BB" w:rsidP="00933AF6">
      <w:pPr>
        <w:spacing w:after="0" w:line="240" w:lineRule="auto"/>
        <w:rPr>
          <w:rFonts w:eastAsia="Times New Roman" w:cs="Arial"/>
          <w:color w:val="333333"/>
          <w:lang w:val="en-GB"/>
        </w:rPr>
      </w:pPr>
      <w:r w:rsidRPr="00F161BB">
        <w:rPr>
          <w:rFonts w:eastAsia="Times New Roman" w:cs="Arial"/>
          <w:color w:val="333333"/>
          <w:lang w:val="en-GB"/>
        </w:rPr>
        <w:t>No further business was raised.</w:t>
      </w:r>
    </w:p>
    <w:p w14:paraId="0253E464" w14:textId="710434E2" w:rsidR="000D716C" w:rsidRDefault="000D716C" w:rsidP="00A23166">
      <w:pPr>
        <w:pStyle w:val="Agenda1"/>
        <w:rPr>
          <w:lang w:val="en-GB"/>
        </w:rPr>
      </w:pPr>
      <w:r>
        <w:rPr>
          <w:lang w:val="en-GB"/>
        </w:rPr>
        <w:t>Next Meeting</w:t>
      </w:r>
    </w:p>
    <w:p w14:paraId="1130A3E4" w14:textId="04AE6345" w:rsidR="000D716C" w:rsidRPr="000D716C" w:rsidRDefault="000D716C" w:rsidP="000D716C">
      <w:r>
        <w:t>Next meeting agreed as being the face-to-face sessions in Wellington, New Zealand, on Wednesday 26</w:t>
      </w:r>
      <w:r w:rsidRPr="000D716C">
        <w:rPr>
          <w:vertAlign w:val="superscript"/>
        </w:rPr>
        <w:t>th</w:t>
      </w:r>
      <w:r>
        <w:t xml:space="preserve"> October 2016 (cancelling the proposed teleconference on Oct 11</w:t>
      </w:r>
      <w:r w:rsidRPr="000D716C">
        <w:rPr>
          <w:vertAlign w:val="superscript"/>
        </w:rPr>
        <w:t>th</w:t>
      </w:r>
      <w:r>
        <w:t>).</w:t>
      </w:r>
    </w:p>
    <w:p w14:paraId="6B75C049" w14:textId="460AFF5E" w:rsidR="00A23166" w:rsidRDefault="00A23166" w:rsidP="00A23166">
      <w:pPr>
        <w:pStyle w:val="Agenda1"/>
        <w:rPr>
          <w:lang w:val="en-GB"/>
        </w:rPr>
      </w:pPr>
      <w:r>
        <w:rPr>
          <w:lang w:val="en-GB"/>
        </w:rPr>
        <w:t>Adjournment</w:t>
      </w:r>
    </w:p>
    <w:p w14:paraId="2EF39B61" w14:textId="093CCEE8" w:rsidR="00A23166" w:rsidRPr="00AD1BBA" w:rsidRDefault="00A23166" w:rsidP="00A23166">
      <w:pPr>
        <w:spacing w:after="0" w:line="240" w:lineRule="auto"/>
        <w:contextualSpacing/>
        <w:rPr>
          <w:lang w:val="en-GB"/>
        </w:rPr>
      </w:pPr>
      <w:r w:rsidRPr="00AD1BBA">
        <w:rPr>
          <w:lang w:val="en-GB"/>
        </w:rPr>
        <w:t>The meeting was adjourned</w:t>
      </w:r>
      <w:r w:rsidR="00104379">
        <w:rPr>
          <w:lang w:val="en-GB"/>
        </w:rPr>
        <w:t xml:space="preserve"> by CRI</w:t>
      </w:r>
      <w:r w:rsidRPr="00AD1BBA">
        <w:rPr>
          <w:lang w:val="en-GB"/>
        </w:rPr>
        <w:t>, after</w:t>
      </w:r>
      <w:r>
        <w:rPr>
          <w:lang w:val="en-GB"/>
        </w:rPr>
        <w:t xml:space="preserve"> </w:t>
      </w:r>
      <w:r w:rsidR="00C75558">
        <w:rPr>
          <w:lang w:val="en-GB"/>
        </w:rPr>
        <w:t>31:17</w:t>
      </w:r>
      <w:r w:rsidR="007977A3">
        <w:rPr>
          <w:lang w:val="en-GB"/>
        </w:rPr>
        <w:t xml:space="preserve"> minutes</w:t>
      </w:r>
      <w:r w:rsidRPr="00AD1BBA">
        <w:rPr>
          <w:lang w:val="en-GB"/>
        </w:rPr>
        <w:t xml:space="preserve">. </w:t>
      </w:r>
    </w:p>
    <w:p w14:paraId="41D92B99" w14:textId="77777777" w:rsidR="00933AF6" w:rsidRPr="001B57B0" w:rsidRDefault="00933AF6" w:rsidP="00933AF6">
      <w:pPr>
        <w:spacing w:after="0" w:line="240" w:lineRule="auto"/>
        <w:rPr>
          <w:rFonts w:eastAsia="Times New Roman" w:cs="Arial"/>
          <w:color w:val="333333"/>
          <w:sz w:val="21"/>
          <w:szCs w:val="21"/>
          <w:lang w:val="en-GB"/>
        </w:rPr>
      </w:pPr>
      <w:r w:rsidRPr="0081399F">
        <w:rPr>
          <w:rFonts w:eastAsia="Times New Roman" w:cs="Arial"/>
          <w:color w:val="333333"/>
          <w:sz w:val="21"/>
          <w:szCs w:val="21"/>
          <w:lang w:val="en-GB"/>
        </w:rPr>
        <w:t> </w:t>
      </w:r>
    </w:p>
    <w:p w14:paraId="436A6CDD" w14:textId="77777777" w:rsidR="00933AF6" w:rsidRPr="001B57B0" w:rsidRDefault="00933AF6" w:rsidP="00933AF6">
      <w:pPr>
        <w:spacing w:after="0" w:line="240" w:lineRule="auto"/>
      </w:pPr>
    </w:p>
    <w:p w14:paraId="06E6EBD3" w14:textId="77777777" w:rsidR="00933AF6" w:rsidRPr="001B57B0" w:rsidRDefault="00933AF6" w:rsidP="00B57FDB">
      <w:pPr>
        <w:shd w:val="clear" w:color="auto" w:fill="FFFFFF"/>
        <w:spacing w:before="150"/>
        <w:outlineLvl w:val="1"/>
        <w:rPr>
          <w:rFonts w:eastAsia="Times New Roman" w:cs="Arial"/>
          <w:b/>
          <w:color w:val="333333"/>
          <w:sz w:val="28"/>
          <w:szCs w:val="28"/>
          <w:lang w:val="en-GB"/>
        </w:rPr>
      </w:pPr>
    </w:p>
    <w:p w14:paraId="700E6E9E" w14:textId="77777777" w:rsidR="00B44965" w:rsidRPr="001B57B0" w:rsidRDefault="00B44965" w:rsidP="00A56D6F">
      <w:pPr>
        <w:spacing w:line="240" w:lineRule="auto"/>
        <w:contextualSpacing/>
        <w:rPr>
          <w:sz w:val="20"/>
          <w:szCs w:val="20"/>
          <w:lang w:val="en-GB"/>
        </w:rPr>
      </w:pPr>
    </w:p>
    <w:p w14:paraId="258F4A16" w14:textId="77777777" w:rsidR="00B44965" w:rsidRPr="001B57B0" w:rsidRDefault="00B44965" w:rsidP="00AF283E">
      <w:pPr>
        <w:contextualSpacing/>
        <w:rPr>
          <w:sz w:val="20"/>
          <w:szCs w:val="20"/>
          <w:lang w:val="en-GB"/>
        </w:rPr>
      </w:pPr>
    </w:p>
    <w:p w14:paraId="4D9B0FAB" w14:textId="77777777" w:rsidR="00A70C66" w:rsidRPr="001B57B0" w:rsidRDefault="00A70C66" w:rsidP="00AF283E">
      <w:pPr>
        <w:contextualSpacing/>
        <w:rPr>
          <w:sz w:val="20"/>
          <w:szCs w:val="20"/>
          <w:lang w:val="en-GB"/>
        </w:rPr>
      </w:pPr>
    </w:p>
    <w:p w14:paraId="7E0D7935" w14:textId="77777777" w:rsidR="001B6A95" w:rsidRPr="001B57B0" w:rsidRDefault="001B6A95" w:rsidP="007C0F3A">
      <w:pPr>
        <w:rPr>
          <w:sz w:val="20"/>
          <w:szCs w:val="20"/>
          <w:lang w:val="en-GB"/>
        </w:rPr>
      </w:pPr>
    </w:p>
    <w:sectPr w:rsidR="001B6A95" w:rsidRPr="001B57B0" w:rsidSect="007C0F3A">
      <w:headerReference w:type="default" r:id="rId30"/>
      <w:footerReference w:type="default" r:id="rId31"/>
      <w:headerReference w:type="first" r:id="rId32"/>
      <w:footerReference w:type="first" r:id="rId33"/>
      <w:pgSz w:w="11906" w:h="16838"/>
      <w:pgMar w:top="1245" w:right="1134" w:bottom="1701" w:left="1134" w:header="283"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00969C" w14:textId="77777777" w:rsidR="00DE29C4" w:rsidRDefault="00DE29C4" w:rsidP="00983DEA">
      <w:r>
        <w:separator/>
      </w:r>
    </w:p>
  </w:endnote>
  <w:endnote w:type="continuationSeparator" w:id="0">
    <w:p w14:paraId="4AE5E49C" w14:textId="77777777" w:rsidR="00DE29C4" w:rsidRDefault="00DE29C4" w:rsidP="00983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00000003" w:usb1="00000000" w:usb2="00000000" w:usb3="00000000" w:csb0="00000001" w:csb1="00000000"/>
  </w:font>
  <w:font w:name="Trebuchet MS">
    <w:panose1 w:val="020B0603020202020204"/>
    <w:charset w:val="00"/>
    <w:family w:val="auto"/>
    <w:pitch w:val="variable"/>
    <w:sig w:usb0="00000287" w:usb1="00000000" w:usb2="00000000" w:usb3="00000000" w:csb0="0000009F" w:csb1="00000000"/>
  </w:font>
  <w:font w:name="Cambria">
    <w:panose1 w:val="02040503050406030204"/>
    <w:charset w:val="00"/>
    <w:family w:val="auto"/>
    <w:pitch w:val="variable"/>
    <w:sig w:usb0="E00002FF" w:usb1="400004FF" w:usb2="00000000"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F72F73" w14:textId="0E361B12" w:rsidR="00DE29C4" w:rsidRDefault="00FD0166" w:rsidP="00983DEA">
    <w:pPr>
      <w:pStyle w:val="Footer"/>
    </w:pPr>
    <w:r>
      <w:fldChar w:fldCharType="begin"/>
    </w:r>
    <w:r>
      <w:instrText xml:space="preserve"> FILENAME   \* MERGEFORMAT </w:instrText>
    </w:r>
    <w:r>
      <w:fldChar w:fldCharType="separate"/>
    </w:r>
    <w:r>
      <w:rPr>
        <w:noProof/>
      </w:rPr>
      <w:t>20160920_CMAG_draft minutes_v0.1.docx</w:t>
    </w:r>
    <w:r>
      <w:rPr>
        <w:noProof/>
      </w:rPr>
      <w:fldChar w:fldCharType="end"/>
    </w:r>
    <w:r w:rsidR="00DE29C4">
      <w:t xml:space="preserve">Page </w:t>
    </w:r>
    <w:r w:rsidR="00DE29C4">
      <w:fldChar w:fldCharType="begin"/>
    </w:r>
    <w:r w:rsidR="00DE29C4">
      <w:instrText xml:space="preserve"> PAGE   \* MERGEFORMAT </w:instrText>
    </w:r>
    <w:r w:rsidR="00DE29C4">
      <w:fldChar w:fldCharType="separate"/>
    </w:r>
    <w:r>
      <w:rPr>
        <w:noProof/>
      </w:rPr>
      <w:t>1</w:t>
    </w:r>
    <w:r w:rsidR="00DE29C4">
      <w:rPr>
        <w:noProof/>
      </w:rPr>
      <w:fldChar w:fldCharType="end"/>
    </w:r>
    <w:r w:rsidR="00DE29C4">
      <w:t xml:space="preserve"> of </w:t>
    </w:r>
    <w:r>
      <w:fldChar w:fldCharType="begin"/>
    </w:r>
    <w:r>
      <w:instrText xml:space="preserve"> NUMPAGES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1E2F1C" w14:textId="77777777" w:rsidR="00DE29C4" w:rsidRDefault="00FD0166" w:rsidP="00983DEA">
    <w:pPr>
      <w:pStyle w:val="Footer"/>
    </w:pPr>
    <w:r>
      <w:fldChar w:fldCharType="begin"/>
    </w:r>
    <w:r>
      <w:instrText xml:space="preserve"> FILENAME   \* MERGEFORMAT </w:instrText>
    </w:r>
    <w:r>
      <w:fldChar w:fldCharType="separate"/>
    </w:r>
    <w:r>
      <w:rPr>
        <w:noProof/>
      </w:rPr>
      <w:t>20160920_CMAG_draft minutes_v0.1.docx</w:t>
    </w:r>
    <w:r>
      <w:rPr>
        <w:noProof/>
      </w:rPr>
      <w:fldChar w:fldCharType="end"/>
    </w:r>
    <w:r w:rsidR="00DE29C4" w:rsidRPr="00117FD3">
      <w:tab/>
    </w:r>
    <w:r w:rsidR="00DE29C4" w:rsidRPr="00117FD3">
      <w:tab/>
      <w:t xml:space="preserve">Page </w:t>
    </w:r>
    <w:r w:rsidR="00DE29C4">
      <w:fldChar w:fldCharType="begin"/>
    </w:r>
    <w:r w:rsidR="00DE29C4">
      <w:instrText xml:space="preserve"> PAGE   \* MERGEFORMAT </w:instrText>
    </w:r>
    <w:r w:rsidR="00DE29C4">
      <w:fldChar w:fldCharType="separate"/>
    </w:r>
    <w:r w:rsidR="00DE29C4">
      <w:rPr>
        <w:noProof/>
      </w:rPr>
      <w:t>1</w:t>
    </w:r>
    <w:r w:rsidR="00DE29C4">
      <w:rPr>
        <w:noProof/>
      </w:rPr>
      <w:fldChar w:fldCharType="end"/>
    </w:r>
    <w:r w:rsidR="00DE29C4">
      <w:t xml:space="preserve"> of </w:t>
    </w:r>
    <w:r>
      <w:fldChar w:fldCharType="begin"/>
    </w:r>
    <w:r>
      <w:instrText xml:space="preserve"> NUMPAGES   \* MERGEFORMAT </w:instrText>
    </w:r>
    <w:r>
      <w:fldChar w:fldCharType="separate"/>
    </w:r>
    <w:r>
      <w:rPr>
        <w:noProof/>
      </w:rPr>
      <w:t>4</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EFEA5A" w14:textId="77777777" w:rsidR="00DE29C4" w:rsidRDefault="00DE29C4" w:rsidP="00983DEA">
      <w:r>
        <w:separator/>
      </w:r>
    </w:p>
  </w:footnote>
  <w:footnote w:type="continuationSeparator" w:id="0">
    <w:p w14:paraId="1CF041ED" w14:textId="77777777" w:rsidR="00DE29C4" w:rsidRDefault="00DE29C4" w:rsidP="00983DE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E8628" w14:textId="69FE133F" w:rsidR="00DE29C4" w:rsidRDefault="00DE29C4" w:rsidP="007C0F3A">
    <w:pPr>
      <w:pStyle w:val="Header"/>
      <w:ind w:right="130"/>
      <w:rPr>
        <w:noProof/>
      </w:rPr>
    </w:pPr>
    <w:r>
      <w:rPr>
        <w:noProof/>
      </w:rPr>
      <w:drawing>
        <wp:anchor distT="0" distB="0" distL="114300" distR="114300" simplePos="0" relativeHeight="251658752" behindDoc="0" locked="0" layoutInCell="1" allowOverlap="1" wp14:anchorId="375A266F" wp14:editId="18814572">
          <wp:simplePos x="0" y="0"/>
          <wp:positionH relativeFrom="column">
            <wp:posOffset>5588000</wp:posOffset>
          </wp:positionH>
          <wp:positionV relativeFrom="paragraph">
            <wp:posOffset>-8255</wp:posOffset>
          </wp:positionV>
          <wp:extent cx="546100" cy="546100"/>
          <wp:effectExtent l="0" t="0" r="12700" b="12700"/>
          <wp:wrapTight wrapText="bothSides">
            <wp:wrapPolygon edited="0">
              <wp:start x="0" y="0"/>
              <wp:lineTo x="0" y="21098"/>
              <wp:lineTo x="21098" y="21098"/>
              <wp:lineTo x="21098" y="0"/>
              <wp:lineTo x="0" y="0"/>
            </wp:wrapPolygon>
          </wp:wrapTight>
          <wp:docPr id="5" name="Picture 5" descr="Macintosh HD:Users:rory:Google Drive:IHTSDO Logo Images:New Logos:silngle box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rory:Google Drive:IHTSDO Logo Images:New Logos:silngle box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t>Minutes: Content Managers Advisory Group, 20</w:t>
    </w:r>
    <w:r w:rsidRPr="00D912A8">
      <w:rPr>
        <w:noProof/>
        <w:vertAlign w:val="superscript"/>
      </w:rPr>
      <w:t>th</w:t>
    </w:r>
    <w:r>
      <w:rPr>
        <w:noProof/>
      </w:rPr>
      <w:t xml:space="preserve"> September 2016</w:t>
    </w:r>
  </w:p>
  <w:p w14:paraId="6E6D9641" w14:textId="5C267A52" w:rsidR="00DE29C4" w:rsidRPr="008150BB" w:rsidRDefault="00DE29C4" w:rsidP="007C0F3A">
    <w:pPr>
      <w:pStyle w:val="Header"/>
      <w:tabs>
        <w:tab w:val="clear" w:pos="4819"/>
        <w:tab w:val="clear" w:pos="9638"/>
        <w:tab w:val="left" w:pos="5500"/>
      </w:tabs>
      <w:ind w:right="130"/>
      <w:rPr>
        <w:noProof/>
        <w:sz w:val="18"/>
        <w:szCs w:val="18"/>
      </w:rPr>
    </w:pPr>
    <w:r w:rsidRPr="008150BB">
      <w:rPr>
        <w:noProof/>
        <w:sz w:val="18"/>
        <w:szCs w:val="18"/>
      </w:rPr>
      <w:t xml:space="preserve">Version </w:t>
    </w:r>
    <w:r>
      <w:rPr>
        <w:noProof/>
        <w:sz w:val="18"/>
        <w:szCs w:val="18"/>
        <w:lang w:val="en-GB"/>
      </w:rPr>
      <w:t>0.1</w:t>
    </w:r>
    <w:r>
      <w:rPr>
        <w:noProof/>
        <w:sz w:val="18"/>
        <w:szCs w:val="18"/>
        <w:lang w:val="en-GB"/>
      </w:rPr>
      <w:tab/>
    </w:r>
  </w:p>
  <w:p w14:paraId="7D2A20D7" w14:textId="77777777" w:rsidR="00DE29C4" w:rsidRPr="00F9063A" w:rsidRDefault="00DE29C4" w:rsidP="007C0F3A">
    <w:pPr>
      <w:pStyle w:val="Header"/>
      <w:ind w:right="130"/>
      <w:jc w:val="right"/>
    </w:pPr>
  </w:p>
  <w:p w14:paraId="543AC13B" w14:textId="77777777" w:rsidR="00DE29C4" w:rsidRDefault="00DE29C4" w:rsidP="00983DEA">
    <w:pPr>
      <w:pStyle w:val="Header"/>
    </w:pPr>
    <w:r>
      <w:ptab w:relativeTo="margin" w:alignment="right" w:leader="none"/>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5A27D" w14:textId="77777777" w:rsidR="00DE29C4" w:rsidRDefault="00DE29C4" w:rsidP="00631CF4">
    <w:pPr>
      <w:pStyle w:val="Header"/>
      <w:jc w:val="right"/>
    </w:pPr>
    <w:r>
      <w:rPr>
        <w:noProof/>
      </w:rPr>
      <w:drawing>
        <wp:inline distT="0" distB="0" distL="0" distR="0" wp14:anchorId="3251E714" wp14:editId="0B1ABABE">
          <wp:extent cx="2564199" cy="1130935"/>
          <wp:effectExtent l="0" t="0" r="0" b="0"/>
          <wp:docPr id="2" name="Picture 2" descr="Macintosh HD:Users:rory:Google Drive:IHTSDO Logo Images:New Logos:ihtsdo_brand_master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rory:Google Drive:IHTSDO Logo Images:New Logos:ihtsdo_brand_master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4199" cy="1130935"/>
                  </a:xfrm>
                  <a:prstGeom prst="rect">
                    <a:avLst/>
                  </a:prstGeom>
                  <a:noFill/>
                  <a:ln>
                    <a:noFill/>
                  </a:ln>
                </pic:spPr>
              </pic:pic>
            </a:graphicData>
          </a:graphic>
        </wp:inline>
      </w:drawing>
    </w:r>
  </w:p>
  <w:p w14:paraId="6B87661B" w14:textId="77777777" w:rsidR="00DE29C4" w:rsidRDefault="00DE29C4" w:rsidP="00631CF4">
    <w:pPr>
      <w:pStyle w:val="Header"/>
      <w:jc w:val="right"/>
    </w:pPr>
  </w:p>
  <w:p w14:paraId="44650BB3" w14:textId="77777777" w:rsidR="00DE29C4" w:rsidRDefault="00DE29C4" w:rsidP="00631CF4">
    <w:pPr>
      <w:pStyle w:val="Header"/>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E83"/>
    <w:multiLevelType w:val="hybridMultilevel"/>
    <w:tmpl w:val="CB563612"/>
    <w:lvl w:ilvl="0" w:tplc="C2BC28BE">
      <w:start w:val="1"/>
      <w:numFmt w:val="decimal"/>
      <w:pStyle w:val="Action"/>
      <w:lvlText w:val="Action %1"/>
      <w:lvlJc w:val="left"/>
      <w:pPr>
        <w:ind w:left="720" w:hanging="360"/>
      </w:pPr>
      <w:rPr>
        <w:rFonts w:hint="default"/>
        <w:b/>
        <w:u w:val="singl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4D33957"/>
    <w:multiLevelType w:val="hybridMultilevel"/>
    <w:tmpl w:val="20A256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8F453E"/>
    <w:multiLevelType w:val="multilevel"/>
    <w:tmpl w:val="5470D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0594935"/>
    <w:multiLevelType w:val="hybridMultilevel"/>
    <w:tmpl w:val="6F966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F64EEF"/>
    <w:multiLevelType w:val="multilevel"/>
    <w:tmpl w:val="EAE4B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3A966E3"/>
    <w:multiLevelType w:val="multilevel"/>
    <w:tmpl w:val="AA74C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D0E6316"/>
    <w:multiLevelType w:val="hybridMultilevel"/>
    <w:tmpl w:val="18024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606EE1"/>
    <w:multiLevelType w:val="multilevel"/>
    <w:tmpl w:val="D7BE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D264DD9"/>
    <w:multiLevelType w:val="multilevel"/>
    <w:tmpl w:val="73005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D677C5B"/>
    <w:multiLevelType w:val="multilevel"/>
    <w:tmpl w:val="EE24A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1FC3B3C"/>
    <w:multiLevelType w:val="hybridMultilevel"/>
    <w:tmpl w:val="81089A96"/>
    <w:lvl w:ilvl="0" w:tplc="ECB220D6">
      <w:start w:val="1"/>
      <w:numFmt w:val="decimal"/>
      <w:pStyle w:val="Agreement"/>
      <w:lvlText w:val="Agreement %1"/>
      <w:lvlJc w:val="left"/>
      <w:pPr>
        <w:ind w:left="709" w:hanging="360"/>
      </w:pPr>
      <w:rPr>
        <w:rFonts w:hint="default"/>
        <w:b/>
        <w:u w:val="single"/>
      </w:rPr>
    </w:lvl>
    <w:lvl w:ilvl="1" w:tplc="08090019" w:tentative="1">
      <w:start w:val="1"/>
      <w:numFmt w:val="lowerLetter"/>
      <w:lvlText w:val="%2."/>
      <w:lvlJc w:val="left"/>
      <w:pPr>
        <w:ind w:left="1429" w:hanging="360"/>
      </w:pPr>
    </w:lvl>
    <w:lvl w:ilvl="2" w:tplc="0809001B" w:tentative="1">
      <w:start w:val="1"/>
      <w:numFmt w:val="lowerRoman"/>
      <w:lvlText w:val="%3."/>
      <w:lvlJc w:val="right"/>
      <w:pPr>
        <w:ind w:left="2149" w:hanging="180"/>
      </w:pPr>
    </w:lvl>
    <w:lvl w:ilvl="3" w:tplc="0809000F" w:tentative="1">
      <w:start w:val="1"/>
      <w:numFmt w:val="decimal"/>
      <w:lvlText w:val="%4."/>
      <w:lvlJc w:val="left"/>
      <w:pPr>
        <w:ind w:left="2869" w:hanging="360"/>
      </w:pPr>
    </w:lvl>
    <w:lvl w:ilvl="4" w:tplc="08090019" w:tentative="1">
      <w:start w:val="1"/>
      <w:numFmt w:val="lowerLetter"/>
      <w:lvlText w:val="%5."/>
      <w:lvlJc w:val="left"/>
      <w:pPr>
        <w:ind w:left="3589" w:hanging="360"/>
      </w:pPr>
    </w:lvl>
    <w:lvl w:ilvl="5" w:tplc="0809001B" w:tentative="1">
      <w:start w:val="1"/>
      <w:numFmt w:val="lowerRoman"/>
      <w:lvlText w:val="%6."/>
      <w:lvlJc w:val="right"/>
      <w:pPr>
        <w:ind w:left="4309" w:hanging="180"/>
      </w:pPr>
    </w:lvl>
    <w:lvl w:ilvl="6" w:tplc="0809000F" w:tentative="1">
      <w:start w:val="1"/>
      <w:numFmt w:val="decimal"/>
      <w:lvlText w:val="%7."/>
      <w:lvlJc w:val="left"/>
      <w:pPr>
        <w:ind w:left="5029" w:hanging="360"/>
      </w:pPr>
    </w:lvl>
    <w:lvl w:ilvl="7" w:tplc="08090019" w:tentative="1">
      <w:start w:val="1"/>
      <w:numFmt w:val="lowerLetter"/>
      <w:lvlText w:val="%8."/>
      <w:lvlJc w:val="left"/>
      <w:pPr>
        <w:ind w:left="5749" w:hanging="360"/>
      </w:pPr>
    </w:lvl>
    <w:lvl w:ilvl="8" w:tplc="0809001B" w:tentative="1">
      <w:start w:val="1"/>
      <w:numFmt w:val="lowerRoman"/>
      <w:lvlText w:val="%9."/>
      <w:lvlJc w:val="right"/>
      <w:pPr>
        <w:ind w:left="6469" w:hanging="180"/>
      </w:pPr>
    </w:lvl>
  </w:abstractNum>
  <w:abstractNum w:abstractNumId="11">
    <w:nsid w:val="39220046"/>
    <w:multiLevelType w:val="hybridMultilevel"/>
    <w:tmpl w:val="752EC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6515CF"/>
    <w:multiLevelType w:val="multilevel"/>
    <w:tmpl w:val="D37E3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FA9798E"/>
    <w:multiLevelType w:val="hybridMultilevel"/>
    <w:tmpl w:val="FFCC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DA5006"/>
    <w:multiLevelType w:val="multilevel"/>
    <w:tmpl w:val="9E3CF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6E90F16"/>
    <w:multiLevelType w:val="multilevel"/>
    <w:tmpl w:val="E742544A"/>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6">
    <w:nsid w:val="4DC073D0"/>
    <w:multiLevelType w:val="hybridMultilevel"/>
    <w:tmpl w:val="8FA8A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985009"/>
    <w:multiLevelType w:val="multilevel"/>
    <w:tmpl w:val="7C84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CE7477E"/>
    <w:multiLevelType w:val="hybridMultilevel"/>
    <w:tmpl w:val="F4D8B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05588E"/>
    <w:multiLevelType w:val="multilevel"/>
    <w:tmpl w:val="03B20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F5B6C10"/>
    <w:multiLevelType w:val="multilevel"/>
    <w:tmpl w:val="C874C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37D7616"/>
    <w:multiLevelType w:val="hybridMultilevel"/>
    <w:tmpl w:val="0860C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0F29D7"/>
    <w:multiLevelType w:val="multilevel"/>
    <w:tmpl w:val="BB0E8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8146628"/>
    <w:multiLevelType w:val="hybridMultilevel"/>
    <w:tmpl w:val="5D2008C2"/>
    <w:lvl w:ilvl="0" w:tplc="5B6A8738">
      <w:start w:val="1"/>
      <w:numFmt w:val="decimal"/>
      <w:pStyle w:val="Decision"/>
      <w:lvlText w:val="Decis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93D5A4E"/>
    <w:multiLevelType w:val="multilevel"/>
    <w:tmpl w:val="4BDCBA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7D613C62"/>
    <w:multiLevelType w:val="multilevel"/>
    <w:tmpl w:val="C5085846"/>
    <w:lvl w:ilvl="0">
      <w:start w:val="1"/>
      <w:numFmt w:val="decimal"/>
      <w:pStyle w:val="Agenda1"/>
      <w:lvlText w:val="%1."/>
      <w:lvlJc w:val="left"/>
      <w:pPr>
        <w:ind w:left="360" w:hanging="360"/>
      </w:pPr>
      <w:rPr>
        <w:rFonts w:hint="default"/>
      </w:rPr>
    </w:lvl>
    <w:lvl w:ilvl="1">
      <w:start w:val="1"/>
      <w:numFmt w:val="decimal"/>
      <w:pStyle w:val="Agenda2"/>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5"/>
  </w:num>
  <w:num w:numId="2">
    <w:abstractNumId w:val="0"/>
  </w:num>
  <w:num w:numId="3">
    <w:abstractNumId w:val="23"/>
  </w:num>
  <w:num w:numId="4">
    <w:abstractNumId w:val="10"/>
  </w:num>
  <w:num w:numId="5">
    <w:abstractNumId w:val="17"/>
  </w:num>
  <w:num w:numId="6">
    <w:abstractNumId w:val="12"/>
  </w:num>
  <w:num w:numId="7">
    <w:abstractNumId w:val="2"/>
  </w:num>
  <w:num w:numId="8">
    <w:abstractNumId w:val="15"/>
  </w:num>
  <w:num w:numId="9">
    <w:abstractNumId w:val="24"/>
  </w:num>
  <w:num w:numId="10">
    <w:abstractNumId w:val="14"/>
  </w:num>
  <w:num w:numId="11">
    <w:abstractNumId w:val="13"/>
  </w:num>
  <w:num w:numId="12">
    <w:abstractNumId w:val="18"/>
  </w:num>
  <w:num w:numId="13">
    <w:abstractNumId w:val="16"/>
  </w:num>
  <w:num w:numId="14">
    <w:abstractNumId w:val="21"/>
  </w:num>
  <w:num w:numId="15">
    <w:abstractNumId w:val="8"/>
  </w:num>
  <w:num w:numId="16">
    <w:abstractNumId w:val="11"/>
  </w:num>
  <w:num w:numId="17">
    <w:abstractNumId w:val="6"/>
  </w:num>
  <w:num w:numId="18">
    <w:abstractNumId w:val="3"/>
  </w:num>
  <w:num w:numId="19">
    <w:abstractNumId w:val="1"/>
  </w:num>
  <w:num w:numId="20">
    <w:abstractNumId w:val="4"/>
  </w:num>
  <w:num w:numId="21">
    <w:abstractNumId w:val="20"/>
  </w:num>
  <w:num w:numId="22">
    <w:abstractNumId w:val="9"/>
  </w:num>
  <w:num w:numId="23">
    <w:abstractNumId w:val="7"/>
  </w:num>
  <w:num w:numId="24">
    <w:abstractNumId w:val="22"/>
  </w:num>
  <w:num w:numId="25">
    <w:abstractNumId w:val="5"/>
  </w:num>
  <w:num w:numId="26">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attachedTemplate r:id="rId1"/>
  <w:defaultTabStop w:val="1304"/>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A03"/>
    <w:rsid w:val="000001A2"/>
    <w:rsid w:val="000006EB"/>
    <w:rsid w:val="000115A5"/>
    <w:rsid w:val="000133B9"/>
    <w:rsid w:val="00013D49"/>
    <w:rsid w:val="00023235"/>
    <w:rsid w:val="0003476B"/>
    <w:rsid w:val="000355AC"/>
    <w:rsid w:val="00041C2E"/>
    <w:rsid w:val="00050837"/>
    <w:rsid w:val="0005158D"/>
    <w:rsid w:val="00055C7F"/>
    <w:rsid w:val="00062BF2"/>
    <w:rsid w:val="00071377"/>
    <w:rsid w:val="00072C3C"/>
    <w:rsid w:val="00081A26"/>
    <w:rsid w:val="000854F7"/>
    <w:rsid w:val="00086E8B"/>
    <w:rsid w:val="00093AF4"/>
    <w:rsid w:val="0009798B"/>
    <w:rsid w:val="000A4710"/>
    <w:rsid w:val="000C5751"/>
    <w:rsid w:val="000C58B0"/>
    <w:rsid w:val="000D4653"/>
    <w:rsid w:val="000D641C"/>
    <w:rsid w:val="000D716C"/>
    <w:rsid w:val="000E0747"/>
    <w:rsid w:val="000E262D"/>
    <w:rsid w:val="000E538E"/>
    <w:rsid w:val="000E7646"/>
    <w:rsid w:val="000F3621"/>
    <w:rsid w:val="000F3FC1"/>
    <w:rsid w:val="000F6D7F"/>
    <w:rsid w:val="000F7184"/>
    <w:rsid w:val="000F72C7"/>
    <w:rsid w:val="00104379"/>
    <w:rsid w:val="001100AA"/>
    <w:rsid w:val="00117FD3"/>
    <w:rsid w:val="00120F19"/>
    <w:rsid w:val="0012765B"/>
    <w:rsid w:val="00132C28"/>
    <w:rsid w:val="0013593B"/>
    <w:rsid w:val="00141770"/>
    <w:rsid w:val="001463B9"/>
    <w:rsid w:val="00146982"/>
    <w:rsid w:val="001476C3"/>
    <w:rsid w:val="00153837"/>
    <w:rsid w:val="0015475C"/>
    <w:rsid w:val="00156568"/>
    <w:rsid w:val="00160C42"/>
    <w:rsid w:val="00162119"/>
    <w:rsid w:val="00162183"/>
    <w:rsid w:val="0016410E"/>
    <w:rsid w:val="001768F4"/>
    <w:rsid w:val="00181F71"/>
    <w:rsid w:val="001838C7"/>
    <w:rsid w:val="00183D8D"/>
    <w:rsid w:val="00185696"/>
    <w:rsid w:val="00185F5E"/>
    <w:rsid w:val="0019423B"/>
    <w:rsid w:val="001950B9"/>
    <w:rsid w:val="00196976"/>
    <w:rsid w:val="001A4227"/>
    <w:rsid w:val="001A5D0B"/>
    <w:rsid w:val="001A7025"/>
    <w:rsid w:val="001B0064"/>
    <w:rsid w:val="001B4916"/>
    <w:rsid w:val="001B4B3F"/>
    <w:rsid w:val="001B57B0"/>
    <w:rsid w:val="001B607A"/>
    <w:rsid w:val="001B6A95"/>
    <w:rsid w:val="001C0D59"/>
    <w:rsid w:val="001C4395"/>
    <w:rsid w:val="001C55DD"/>
    <w:rsid w:val="001C56FB"/>
    <w:rsid w:val="001E2BE7"/>
    <w:rsid w:val="001E612D"/>
    <w:rsid w:val="002018D3"/>
    <w:rsid w:val="00203C44"/>
    <w:rsid w:val="002101EF"/>
    <w:rsid w:val="0021454D"/>
    <w:rsid w:val="00220DE9"/>
    <w:rsid w:val="00221818"/>
    <w:rsid w:val="00224CC6"/>
    <w:rsid w:val="00230E6D"/>
    <w:rsid w:val="00231EF4"/>
    <w:rsid w:val="0023403D"/>
    <w:rsid w:val="00235675"/>
    <w:rsid w:val="00242519"/>
    <w:rsid w:val="00255B43"/>
    <w:rsid w:val="00261ED0"/>
    <w:rsid w:val="0027223D"/>
    <w:rsid w:val="002722B0"/>
    <w:rsid w:val="00277D19"/>
    <w:rsid w:val="00280387"/>
    <w:rsid w:val="00284483"/>
    <w:rsid w:val="0028667A"/>
    <w:rsid w:val="002867A8"/>
    <w:rsid w:val="00286E2F"/>
    <w:rsid w:val="00294D8E"/>
    <w:rsid w:val="002A66EA"/>
    <w:rsid w:val="002B0C97"/>
    <w:rsid w:val="002C1DD9"/>
    <w:rsid w:val="002C2E22"/>
    <w:rsid w:val="002C378C"/>
    <w:rsid w:val="002C7C12"/>
    <w:rsid w:val="002D218E"/>
    <w:rsid w:val="002D6D0D"/>
    <w:rsid w:val="002E0F86"/>
    <w:rsid w:val="002E152E"/>
    <w:rsid w:val="002E1976"/>
    <w:rsid w:val="002E267C"/>
    <w:rsid w:val="002E3D5F"/>
    <w:rsid w:val="0030330A"/>
    <w:rsid w:val="003036DF"/>
    <w:rsid w:val="0030569C"/>
    <w:rsid w:val="003112F1"/>
    <w:rsid w:val="00311EAE"/>
    <w:rsid w:val="0031450B"/>
    <w:rsid w:val="00315693"/>
    <w:rsid w:val="003233AE"/>
    <w:rsid w:val="00323ED0"/>
    <w:rsid w:val="003316EE"/>
    <w:rsid w:val="00333DCA"/>
    <w:rsid w:val="00335396"/>
    <w:rsid w:val="003441F7"/>
    <w:rsid w:val="0034568C"/>
    <w:rsid w:val="0034651B"/>
    <w:rsid w:val="003469D1"/>
    <w:rsid w:val="00360A03"/>
    <w:rsid w:val="00363EC2"/>
    <w:rsid w:val="00364605"/>
    <w:rsid w:val="00372105"/>
    <w:rsid w:val="00380ED1"/>
    <w:rsid w:val="003878A5"/>
    <w:rsid w:val="00390840"/>
    <w:rsid w:val="003923F6"/>
    <w:rsid w:val="003931DB"/>
    <w:rsid w:val="003A037E"/>
    <w:rsid w:val="003A2405"/>
    <w:rsid w:val="003B3AD7"/>
    <w:rsid w:val="003B3DFB"/>
    <w:rsid w:val="003B58FE"/>
    <w:rsid w:val="003B6D56"/>
    <w:rsid w:val="003C0FED"/>
    <w:rsid w:val="003C722F"/>
    <w:rsid w:val="003D0911"/>
    <w:rsid w:val="003D4172"/>
    <w:rsid w:val="003D49DC"/>
    <w:rsid w:val="003E3720"/>
    <w:rsid w:val="003F49A6"/>
    <w:rsid w:val="00401919"/>
    <w:rsid w:val="00403D2B"/>
    <w:rsid w:val="004146B6"/>
    <w:rsid w:val="00422F3A"/>
    <w:rsid w:val="00425F61"/>
    <w:rsid w:val="00431E89"/>
    <w:rsid w:val="00433C3F"/>
    <w:rsid w:val="00433FCC"/>
    <w:rsid w:val="00442343"/>
    <w:rsid w:val="00445641"/>
    <w:rsid w:val="004524DE"/>
    <w:rsid w:val="00474101"/>
    <w:rsid w:val="00475488"/>
    <w:rsid w:val="00481045"/>
    <w:rsid w:val="00482F9C"/>
    <w:rsid w:val="00483FA0"/>
    <w:rsid w:val="0048778A"/>
    <w:rsid w:val="00492322"/>
    <w:rsid w:val="00493BF6"/>
    <w:rsid w:val="00497A9C"/>
    <w:rsid w:val="004A1DA8"/>
    <w:rsid w:val="004A479D"/>
    <w:rsid w:val="004A6B75"/>
    <w:rsid w:val="004A7BFB"/>
    <w:rsid w:val="004C1D1E"/>
    <w:rsid w:val="004C49FD"/>
    <w:rsid w:val="004C4A85"/>
    <w:rsid w:val="004D26BA"/>
    <w:rsid w:val="004D49AB"/>
    <w:rsid w:val="004E46AE"/>
    <w:rsid w:val="004E5348"/>
    <w:rsid w:val="004E71E7"/>
    <w:rsid w:val="004F23B8"/>
    <w:rsid w:val="004F5660"/>
    <w:rsid w:val="004F69C8"/>
    <w:rsid w:val="004F7008"/>
    <w:rsid w:val="00511326"/>
    <w:rsid w:val="00515851"/>
    <w:rsid w:val="005411C2"/>
    <w:rsid w:val="005449A1"/>
    <w:rsid w:val="005462E4"/>
    <w:rsid w:val="00555DA7"/>
    <w:rsid w:val="005605C3"/>
    <w:rsid w:val="0057256B"/>
    <w:rsid w:val="00573081"/>
    <w:rsid w:val="00574243"/>
    <w:rsid w:val="00576194"/>
    <w:rsid w:val="0058071A"/>
    <w:rsid w:val="00582CF9"/>
    <w:rsid w:val="00585C0B"/>
    <w:rsid w:val="00590B16"/>
    <w:rsid w:val="005A27C4"/>
    <w:rsid w:val="005A5684"/>
    <w:rsid w:val="005A6C3C"/>
    <w:rsid w:val="005B21A3"/>
    <w:rsid w:val="005C00AC"/>
    <w:rsid w:val="005C296F"/>
    <w:rsid w:val="005C302F"/>
    <w:rsid w:val="005C4DC2"/>
    <w:rsid w:val="005C622C"/>
    <w:rsid w:val="005D0343"/>
    <w:rsid w:val="005D285B"/>
    <w:rsid w:val="005D519E"/>
    <w:rsid w:val="005D72E3"/>
    <w:rsid w:val="005E081D"/>
    <w:rsid w:val="005F09F8"/>
    <w:rsid w:val="005F3988"/>
    <w:rsid w:val="005F5104"/>
    <w:rsid w:val="005F6E41"/>
    <w:rsid w:val="0060736F"/>
    <w:rsid w:val="00612FC4"/>
    <w:rsid w:val="006216E6"/>
    <w:rsid w:val="00623ED7"/>
    <w:rsid w:val="00627F2F"/>
    <w:rsid w:val="00630225"/>
    <w:rsid w:val="00631CF4"/>
    <w:rsid w:val="00634EB2"/>
    <w:rsid w:val="006409C1"/>
    <w:rsid w:val="006427F7"/>
    <w:rsid w:val="0064510B"/>
    <w:rsid w:val="006504C6"/>
    <w:rsid w:val="00652686"/>
    <w:rsid w:val="00657893"/>
    <w:rsid w:val="006634EC"/>
    <w:rsid w:val="00671440"/>
    <w:rsid w:val="00675F23"/>
    <w:rsid w:val="0069091F"/>
    <w:rsid w:val="00692414"/>
    <w:rsid w:val="00694D7D"/>
    <w:rsid w:val="00696626"/>
    <w:rsid w:val="006A0C45"/>
    <w:rsid w:val="006A1997"/>
    <w:rsid w:val="006B382B"/>
    <w:rsid w:val="006C483E"/>
    <w:rsid w:val="006C51C4"/>
    <w:rsid w:val="006C6E81"/>
    <w:rsid w:val="006E0B13"/>
    <w:rsid w:val="006E376F"/>
    <w:rsid w:val="006F2084"/>
    <w:rsid w:val="006F22CB"/>
    <w:rsid w:val="006F5269"/>
    <w:rsid w:val="006F577B"/>
    <w:rsid w:val="006F65F5"/>
    <w:rsid w:val="006F7196"/>
    <w:rsid w:val="006F75FB"/>
    <w:rsid w:val="00704F8C"/>
    <w:rsid w:val="007061AE"/>
    <w:rsid w:val="00711F15"/>
    <w:rsid w:val="00714675"/>
    <w:rsid w:val="00715AD8"/>
    <w:rsid w:val="00722527"/>
    <w:rsid w:val="00724360"/>
    <w:rsid w:val="007326E8"/>
    <w:rsid w:val="0073612B"/>
    <w:rsid w:val="007430DE"/>
    <w:rsid w:val="00746C8F"/>
    <w:rsid w:val="0075180F"/>
    <w:rsid w:val="0076639E"/>
    <w:rsid w:val="00771383"/>
    <w:rsid w:val="00773A80"/>
    <w:rsid w:val="00780384"/>
    <w:rsid w:val="0078231B"/>
    <w:rsid w:val="0079078C"/>
    <w:rsid w:val="00791007"/>
    <w:rsid w:val="00792D21"/>
    <w:rsid w:val="0079453A"/>
    <w:rsid w:val="00794DBB"/>
    <w:rsid w:val="007977A3"/>
    <w:rsid w:val="007A01BC"/>
    <w:rsid w:val="007A2981"/>
    <w:rsid w:val="007B0C9D"/>
    <w:rsid w:val="007C0F3A"/>
    <w:rsid w:val="007C1EEC"/>
    <w:rsid w:val="007C7F03"/>
    <w:rsid w:val="007D0FE5"/>
    <w:rsid w:val="007E28C8"/>
    <w:rsid w:val="007E6B7F"/>
    <w:rsid w:val="007F41AE"/>
    <w:rsid w:val="007F41DE"/>
    <w:rsid w:val="00802F2D"/>
    <w:rsid w:val="00804E4B"/>
    <w:rsid w:val="00805196"/>
    <w:rsid w:val="008060BF"/>
    <w:rsid w:val="00807B90"/>
    <w:rsid w:val="00812E65"/>
    <w:rsid w:val="00813121"/>
    <w:rsid w:val="0084082F"/>
    <w:rsid w:val="00852363"/>
    <w:rsid w:val="00855793"/>
    <w:rsid w:val="00857B3D"/>
    <w:rsid w:val="00861623"/>
    <w:rsid w:val="00873E5C"/>
    <w:rsid w:val="0087537C"/>
    <w:rsid w:val="008769F7"/>
    <w:rsid w:val="00881CEA"/>
    <w:rsid w:val="00891C7F"/>
    <w:rsid w:val="008A6E52"/>
    <w:rsid w:val="008A7DC1"/>
    <w:rsid w:val="008C0DBE"/>
    <w:rsid w:val="008D0C19"/>
    <w:rsid w:val="008D5A0C"/>
    <w:rsid w:val="008E787B"/>
    <w:rsid w:val="008F53FA"/>
    <w:rsid w:val="00905A0A"/>
    <w:rsid w:val="00907F2A"/>
    <w:rsid w:val="009230EA"/>
    <w:rsid w:val="00924DAA"/>
    <w:rsid w:val="00931A4A"/>
    <w:rsid w:val="00933AF6"/>
    <w:rsid w:val="00936EED"/>
    <w:rsid w:val="00940E2A"/>
    <w:rsid w:val="00947D57"/>
    <w:rsid w:val="00951F06"/>
    <w:rsid w:val="009625F0"/>
    <w:rsid w:val="00964916"/>
    <w:rsid w:val="0097513F"/>
    <w:rsid w:val="00977460"/>
    <w:rsid w:val="009837B0"/>
    <w:rsid w:val="00983DEA"/>
    <w:rsid w:val="0098524A"/>
    <w:rsid w:val="00986B4C"/>
    <w:rsid w:val="00991BFE"/>
    <w:rsid w:val="009948BD"/>
    <w:rsid w:val="00997FFD"/>
    <w:rsid w:val="009A10C1"/>
    <w:rsid w:val="009A2C6C"/>
    <w:rsid w:val="009A572D"/>
    <w:rsid w:val="009B32CC"/>
    <w:rsid w:val="009B57CB"/>
    <w:rsid w:val="009B5F77"/>
    <w:rsid w:val="009C773E"/>
    <w:rsid w:val="009D7A2A"/>
    <w:rsid w:val="009E5811"/>
    <w:rsid w:val="009F0207"/>
    <w:rsid w:val="009F200C"/>
    <w:rsid w:val="00A13A38"/>
    <w:rsid w:val="00A23166"/>
    <w:rsid w:val="00A2449A"/>
    <w:rsid w:val="00A25919"/>
    <w:rsid w:val="00A368E2"/>
    <w:rsid w:val="00A43075"/>
    <w:rsid w:val="00A56D6F"/>
    <w:rsid w:val="00A576AB"/>
    <w:rsid w:val="00A64603"/>
    <w:rsid w:val="00A70C66"/>
    <w:rsid w:val="00A7668C"/>
    <w:rsid w:val="00A7721A"/>
    <w:rsid w:val="00A77CCB"/>
    <w:rsid w:val="00A94C34"/>
    <w:rsid w:val="00A95129"/>
    <w:rsid w:val="00A9597B"/>
    <w:rsid w:val="00AC0204"/>
    <w:rsid w:val="00AC193B"/>
    <w:rsid w:val="00AC1A2A"/>
    <w:rsid w:val="00AC2A5A"/>
    <w:rsid w:val="00AC4662"/>
    <w:rsid w:val="00AC7346"/>
    <w:rsid w:val="00AD11DD"/>
    <w:rsid w:val="00AD1BBA"/>
    <w:rsid w:val="00AD1EDB"/>
    <w:rsid w:val="00AE4937"/>
    <w:rsid w:val="00AF1B4C"/>
    <w:rsid w:val="00AF283E"/>
    <w:rsid w:val="00AF2CC0"/>
    <w:rsid w:val="00B04C7F"/>
    <w:rsid w:val="00B06952"/>
    <w:rsid w:val="00B13386"/>
    <w:rsid w:val="00B13727"/>
    <w:rsid w:val="00B15C22"/>
    <w:rsid w:val="00B17CFF"/>
    <w:rsid w:val="00B20801"/>
    <w:rsid w:val="00B27182"/>
    <w:rsid w:val="00B305FB"/>
    <w:rsid w:val="00B37D62"/>
    <w:rsid w:val="00B44965"/>
    <w:rsid w:val="00B4542C"/>
    <w:rsid w:val="00B456A3"/>
    <w:rsid w:val="00B52A1B"/>
    <w:rsid w:val="00B57FDB"/>
    <w:rsid w:val="00B6419F"/>
    <w:rsid w:val="00B65F0C"/>
    <w:rsid w:val="00B70EF0"/>
    <w:rsid w:val="00B82016"/>
    <w:rsid w:val="00B825DC"/>
    <w:rsid w:val="00B85D5E"/>
    <w:rsid w:val="00B907F1"/>
    <w:rsid w:val="00B91955"/>
    <w:rsid w:val="00B91BD2"/>
    <w:rsid w:val="00B93589"/>
    <w:rsid w:val="00B96959"/>
    <w:rsid w:val="00BA7FB8"/>
    <w:rsid w:val="00BB0660"/>
    <w:rsid w:val="00BB2076"/>
    <w:rsid w:val="00BB3BF7"/>
    <w:rsid w:val="00BB7AF6"/>
    <w:rsid w:val="00BC033C"/>
    <w:rsid w:val="00BC3591"/>
    <w:rsid w:val="00BC4040"/>
    <w:rsid w:val="00BC5860"/>
    <w:rsid w:val="00BD0209"/>
    <w:rsid w:val="00BD061F"/>
    <w:rsid w:val="00BD413E"/>
    <w:rsid w:val="00BD58C0"/>
    <w:rsid w:val="00BD692A"/>
    <w:rsid w:val="00BE43FC"/>
    <w:rsid w:val="00BE70BF"/>
    <w:rsid w:val="00C179D4"/>
    <w:rsid w:val="00C2031D"/>
    <w:rsid w:val="00C204B9"/>
    <w:rsid w:val="00C24085"/>
    <w:rsid w:val="00C2766D"/>
    <w:rsid w:val="00C34B05"/>
    <w:rsid w:val="00C450D0"/>
    <w:rsid w:val="00C45CF2"/>
    <w:rsid w:val="00C53F81"/>
    <w:rsid w:val="00C67555"/>
    <w:rsid w:val="00C75558"/>
    <w:rsid w:val="00C7720F"/>
    <w:rsid w:val="00C82F75"/>
    <w:rsid w:val="00C83DEB"/>
    <w:rsid w:val="00C91320"/>
    <w:rsid w:val="00C94E62"/>
    <w:rsid w:val="00C9717E"/>
    <w:rsid w:val="00C97C62"/>
    <w:rsid w:val="00CA4D02"/>
    <w:rsid w:val="00CB05C0"/>
    <w:rsid w:val="00CB1E5A"/>
    <w:rsid w:val="00CC1A87"/>
    <w:rsid w:val="00CC427E"/>
    <w:rsid w:val="00CC46B9"/>
    <w:rsid w:val="00CC62C2"/>
    <w:rsid w:val="00CD4843"/>
    <w:rsid w:val="00CF0AA3"/>
    <w:rsid w:val="00CF1B5D"/>
    <w:rsid w:val="00CF1F9F"/>
    <w:rsid w:val="00CF254E"/>
    <w:rsid w:val="00CF55D3"/>
    <w:rsid w:val="00CF72F6"/>
    <w:rsid w:val="00D05680"/>
    <w:rsid w:val="00D05E03"/>
    <w:rsid w:val="00D17ACB"/>
    <w:rsid w:val="00D21528"/>
    <w:rsid w:val="00D502F5"/>
    <w:rsid w:val="00D52C0B"/>
    <w:rsid w:val="00D653C4"/>
    <w:rsid w:val="00D77454"/>
    <w:rsid w:val="00D77D89"/>
    <w:rsid w:val="00D801F1"/>
    <w:rsid w:val="00D8435D"/>
    <w:rsid w:val="00D912A8"/>
    <w:rsid w:val="00D91905"/>
    <w:rsid w:val="00D971DC"/>
    <w:rsid w:val="00DA4544"/>
    <w:rsid w:val="00DC0E53"/>
    <w:rsid w:val="00DC14F6"/>
    <w:rsid w:val="00DC2938"/>
    <w:rsid w:val="00DC5329"/>
    <w:rsid w:val="00DC5437"/>
    <w:rsid w:val="00DC6D75"/>
    <w:rsid w:val="00DD490B"/>
    <w:rsid w:val="00DE0850"/>
    <w:rsid w:val="00DE0F7E"/>
    <w:rsid w:val="00DE29C4"/>
    <w:rsid w:val="00DE29E7"/>
    <w:rsid w:val="00DE580A"/>
    <w:rsid w:val="00DE65AF"/>
    <w:rsid w:val="00DF1D8D"/>
    <w:rsid w:val="00DF52AA"/>
    <w:rsid w:val="00DF6BC4"/>
    <w:rsid w:val="00E01403"/>
    <w:rsid w:val="00E03DAF"/>
    <w:rsid w:val="00E07982"/>
    <w:rsid w:val="00E2012A"/>
    <w:rsid w:val="00E30C7E"/>
    <w:rsid w:val="00E32F08"/>
    <w:rsid w:val="00E33D95"/>
    <w:rsid w:val="00E45008"/>
    <w:rsid w:val="00E51766"/>
    <w:rsid w:val="00E535FB"/>
    <w:rsid w:val="00E613EB"/>
    <w:rsid w:val="00E6369A"/>
    <w:rsid w:val="00E729B5"/>
    <w:rsid w:val="00E743DE"/>
    <w:rsid w:val="00E97799"/>
    <w:rsid w:val="00EA7956"/>
    <w:rsid w:val="00EA7B2F"/>
    <w:rsid w:val="00EB0666"/>
    <w:rsid w:val="00EB3F46"/>
    <w:rsid w:val="00EB502B"/>
    <w:rsid w:val="00EC0225"/>
    <w:rsid w:val="00EC36AB"/>
    <w:rsid w:val="00EC4E92"/>
    <w:rsid w:val="00EC67D6"/>
    <w:rsid w:val="00EC7588"/>
    <w:rsid w:val="00EE1626"/>
    <w:rsid w:val="00EE1D7A"/>
    <w:rsid w:val="00EF5F7E"/>
    <w:rsid w:val="00F075F2"/>
    <w:rsid w:val="00F161BB"/>
    <w:rsid w:val="00F201E2"/>
    <w:rsid w:val="00F24031"/>
    <w:rsid w:val="00F371A7"/>
    <w:rsid w:val="00F41A43"/>
    <w:rsid w:val="00F6337E"/>
    <w:rsid w:val="00F67996"/>
    <w:rsid w:val="00F67E87"/>
    <w:rsid w:val="00F74229"/>
    <w:rsid w:val="00F8248F"/>
    <w:rsid w:val="00F8409E"/>
    <w:rsid w:val="00F84683"/>
    <w:rsid w:val="00F85451"/>
    <w:rsid w:val="00F9463A"/>
    <w:rsid w:val="00F96562"/>
    <w:rsid w:val="00FB123D"/>
    <w:rsid w:val="00FB1E12"/>
    <w:rsid w:val="00FB52FB"/>
    <w:rsid w:val="00FB60A3"/>
    <w:rsid w:val="00FC2E6D"/>
    <w:rsid w:val="00FC48DA"/>
    <w:rsid w:val="00FD0166"/>
    <w:rsid w:val="00FD3213"/>
    <w:rsid w:val="00FE6175"/>
    <w:rsid w:val="00FE6477"/>
    <w:rsid w:val="00FF26B2"/>
    <w:rsid w:val="00FF78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F63C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F3A"/>
    <w:pPr>
      <w:spacing w:after="120" w:line="300" w:lineRule="atLeast"/>
    </w:pPr>
    <w:rPr>
      <w:rFonts w:ascii="Trebuchet MS" w:hAnsi="Trebuchet MS"/>
      <w:lang w:val="en-US"/>
    </w:rPr>
  </w:style>
  <w:style w:type="paragraph" w:styleId="Heading1">
    <w:name w:val="heading 1"/>
    <w:basedOn w:val="Normal"/>
    <w:next w:val="Normal"/>
    <w:link w:val="Heading1Char"/>
    <w:uiPriority w:val="9"/>
    <w:qFormat/>
    <w:rsid w:val="00DC5437"/>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4">
    <w:name w:val="heading 4"/>
    <w:basedOn w:val="Normal"/>
    <w:link w:val="Heading4Char"/>
    <w:uiPriority w:val="9"/>
    <w:qFormat/>
    <w:rsid w:val="00B44965"/>
    <w:pPr>
      <w:spacing w:before="100" w:beforeAutospacing="1" w:after="100" w:afterAutospacing="1" w:line="240" w:lineRule="auto"/>
      <w:outlineLvl w:val="3"/>
    </w:pPr>
    <w:rPr>
      <w:rFonts w:ascii="Times" w:hAnsi="Times"/>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1"/>
      </w:numPr>
      <w:tabs>
        <w:tab w:val="left" w:pos="567"/>
      </w:tabs>
      <w:spacing w:before="300" w:after="240" w:line="420" w:lineRule="atLeast"/>
      <w:ind w:left="567" w:hanging="567"/>
    </w:pPr>
    <w:rPr>
      <w:b/>
    </w:rPr>
  </w:style>
  <w:style w:type="paragraph" w:customStyle="1" w:styleId="Agenda2">
    <w:name w:val="Agenda 2"/>
    <w:basedOn w:val="ListParagraph"/>
    <w:next w:val="Normal"/>
    <w:link w:val="Agenda2Char"/>
    <w:qFormat/>
    <w:rsid w:val="000133B9"/>
    <w:pPr>
      <w:numPr>
        <w:ilvl w:val="1"/>
        <w:numId w:val="1"/>
      </w:numPr>
      <w:tabs>
        <w:tab w:val="left" w:pos="851"/>
      </w:tabs>
      <w:spacing w:before="300" w:after="60"/>
      <w:ind w:left="851" w:hanging="851"/>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Trebuchet MS" w:hAnsi="Trebuchet MS"/>
      <w:b/>
      <w:lang w:val="en-US"/>
    </w:rPr>
  </w:style>
  <w:style w:type="paragraph" w:customStyle="1" w:styleId="Agenda3">
    <w:name w:val="Agenda 3"/>
    <w:basedOn w:val="ListParagraph"/>
    <w:next w:val="Normal"/>
    <w:link w:val="Agenda3Char"/>
    <w:qFormat/>
    <w:rsid w:val="000133B9"/>
    <w:pPr>
      <w:numPr>
        <w:ilvl w:val="2"/>
        <w:numId w:val="1"/>
      </w:numPr>
      <w:tabs>
        <w:tab w:val="left" w:pos="1134"/>
      </w:tabs>
      <w:spacing w:before="220" w:after="20"/>
      <w:ind w:left="1134" w:hanging="1134"/>
    </w:pPr>
  </w:style>
  <w:style w:type="character" w:customStyle="1" w:styleId="Agenda2Char">
    <w:name w:val="Agenda 2 Char"/>
    <w:basedOn w:val="ListParagraphChar"/>
    <w:link w:val="Agenda2"/>
    <w:rsid w:val="000133B9"/>
    <w:rPr>
      <w:rFonts w:ascii="Trebuchet MS" w:hAnsi="Trebuchet MS"/>
      <w:lang w:val="en-US"/>
    </w:rPr>
  </w:style>
  <w:style w:type="character" w:customStyle="1" w:styleId="Agenda3Char">
    <w:name w:val="Agenda 3 Char"/>
    <w:basedOn w:val="ListParagraphChar"/>
    <w:link w:val="Agenda3"/>
    <w:rsid w:val="000133B9"/>
    <w:rPr>
      <w:rFonts w:ascii="Trebuchet MS" w:hAnsi="Trebuchet MS"/>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2"/>
      </w:numPr>
      <w:pBdr>
        <w:top w:val="single" w:sz="4" w:space="1" w:color="auto"/>
        <w:left w:val="single" w:sz="4" w:space="4" w:color="auto"/>
        <w:bottom w:val="single" w:sz="4" w:space="1" w:color="auto"/>
        <w:right w:val="single" w:sz="4" w:space="4" w:color="auto"/>
      </w:pBdr>
      <w:tabs>
        <w:tab w:val="clear" w:pos="0"/>
        <w:tab w:val="left" w:pos="1701"/>
      </w:tabs>
      <w:ind w:left="1701" w:hanging="1701"/>
    </w:pPr>
    <w:rPr>
      <w:szCs w:val="24"/>
    </w:rPr>
  </w:style>
  <w:style w:type="character" w:customStyle="1" w:styleId="ActionChar">
    <w:name w:val="Action Char"/>
    <w:basedOn w:val="ListParagraphChar"/>
    <w:link w:val="Action"/>
    <w:rsid w:val="00555DA7"/>
    <w:rPr>
      <w:rFonts w:ascii="Trebuchet MS" w:hAnsi="Trebuchet MS"/>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Trebuchet MS" w:hAnsi="Trebuchet MS"/>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Trebuchet MS" w:hAnsi="Trebuchet MS"/>
      <w:szCs w:val="24"/>
      <w:shd w:val="clear" w:color="auto" w:fill="E5B8B7" w:themeFill="accent2" w:themeFillTint="66"/>
      <w:lang w:val="en-US"/>
    </w:rPr>
  </w:style>
  <w:style w:type="character" w:customStyle="1" w:styleId="Heading4Char">
    <w:name w:val="Heading 4 Char"/>
    <w:basedOn w:val="DefaultParagraphFont"/>
    <w:link w:val="Heading4"/>
    <w:uiPriority w:val="9"/>
    <w:rsid w:val="00B44965"/>
    <w:rPr>
      <w:rFonts w:ascii="Times" w:hAnsi="Times"/>
      <w:b/>
      <w:bCs/>
      <w:sz w:val="24"/>
      <w:szCs w:val="24"/>
      <w:lang w:val="en-GB"/>
    </w:rPr>
  </w:style>
  <w:style w:type="paragraph" w:styleId="NormalWeb">
    <w:name w:val="Normal (Web)"/>
    <w:basedOn w:val="Normal"/>
    <w:uiPriority w:val="99"/>
    <w:semiHidden/>
    <w:unhideWhenUsed/>
    <w:rsid w:val="00B44965"/>
    <w:pPr>
      <w:spacing w:before="100" w:beforeAutospacing="1" w:after="100" w:afterAutospacing="1" w:line="240" w:lineRule="auto"/>
    </w:pPr>
    <w:rPr>
      <w:rFonts w:ascii="Times" w:hAnsi="Times" w:cs="Times New Roman"/>
      <w:sz w:val="20"/>
      <w:szCs w:val="20"/>
      <w:lang w:val="en-GB"/>
    </w:rPr>
  </w:style>
  <w:style w:type="character" w:customStyle="1" w:styleId="apple-converted-space">
    <w:name w:val="apple-converted-space"/>
    <w:basedOn w:val="DefaultParagraphFont"/>
    <w:rsid w:val="00433FCC"/>
  </w:style>
  <w:style w:type="paragraph" w:customStyle="1" w:styleId="a">
    <w:name w:val="a"/>
    <w:basedOn w:val="Normal"/>
    <w:rsid w:val="00EC67D6"/>
  </w:style>
  <w:style w:type="paragraph" w:styleId="Revision">
    <w:name w:val="Revision"/>
    <w:hidden/>
    <w:uiPriority w:val="99"/>
    <w:semiHidden/>
    <w:rsid w:val="004E71E7"/>
    <w:pPr>
      <w:spacing w:after="0" w:line="240" w:lineRule="auto"/>
    </w:pPr>
    <w:rPr>
      <w:rFonts w:ascii="Trebuchet MS" w:hAnsi="Trebuchet MS"/>
      <w:lang w:val="en-US"/>
    </w:rPr>
  </w:style>
  <w:style w:type="character" w:customStyle="1" w:styleId="Heading1Char">
    <w:name w:val="Heading 1 Char"/>
    <w:basedOn w:val="DefaultParagraphFont"/>
    <w:link w:val="Heading1"/>
    <w:uiPriority w:val="9"/>
    <w:rsid w:val="00DC5437"/>
    <w:rPr>
      <w:rFonts w:asciiTheme="majorHAnsi" w:eastAsiaTheme="majorEastAsia" w:hAnsiTheme="majorHAnsi" w:cstheme="majorBidi"/>
      <w:b/>
      <w:bCs/>
      <w:color w:val="345A8A" w:themeColor="accent1" w:themeShade="B5"/>
      <w:sz w:val="32"/>
      <w:szCs w:val="32"/>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F3A"/>
    <w:pPr>
      <w:spacing w:after="120" w:line="300" w:lineRule="atLeast"/>
    </w:pPr>
    <w:rPr>
      <w:rFonts w:ascii="Trebuchet MS" w:hAnsi="Trebuchet MS"/>
      <w:lang w:val="en-US"/>
    </w:rPr>
  </w:style>
  <w:style w:type="paragraph" w:styleId="Heading1">
    <w:name w:val="heading 1"/>
    <w:basedOn w:val="Normal"/>
    <w:next w:val="Normal"/>
    <w:link w:val="Heading1Char"/>
    <w:uiPriority w:val="9"/>
    <w:qFormat/>
    <w:rsid w:val="00DC5437"/>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4">
    <w:name w:val="heading 4"/>
    <w:basedOn w:val="Normal"/>
    <w:link w:val="Heading4Char"/>
    <w:uiPriority w:val="9"/>
    <w:qFormat/>
    <w:rsid w:val="00B44965"/>
    <w:pPr>
      <w:spacing w:before="100" w:beforeAutospacing="1" w:after="100" w:afterAutospacing="1" w:line="240" w:lineRule="auto"/>
      <w:outlineLvl w:val="3"/>
    </w:pPr>
    <w:rPr>
      <w:rFonts w:ascii="Times" w:hAnsi="Times"/>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1"/>
      </w:numPr>
      <w:tabs>
        <w:tab w:val="left" w:pos="567"/>
      </w:tabs>
      <w:spacing w:before="300" w:after="240" w:line="420" w:lineRule="atLeast"/>
      <w:ind w:left="567" w:hanging="567"/>
    </w:pPr>
    <w:rPr>
      <w:b/>
    </w:rPr>
  </w:style>
  <w:style w:type="paragraph" w:customStyle="1" w:styleId="Agenda2">
    <w:name w:val="Agenda 2"/>
    <w:basedOn w:val="ListParagraph"/>
    <w:next w:val="Normal"/>
    <w:link w:val="Agenda2Char"/>
    <w:qFormat/>
    <w:rsid w:val="000133B9"/>
    <w:pPr>
      <w:numPr>
        <w:ilvl w:val="1"/>
        <w:numId w:val="1"/>
      </w:numPr>
      <w:tabs>
        <w:tab w:val="left" w:pos="851"/>
      </w:tabs>
      <w:spacing w:before="300" w:after="60"/>
      <w:ind w:left="851" w:hanging="851"/>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Trebuchet MS" w:hAnsi="Trebuchet MS"/>
      <w:b/>
      <w:lang w:val="en-US"/>
    </w:rPr>
  </w:style>
  <w:style w:type="paragraph" w:customStyle="1" w:styleId="Agenda3">
    <w:name w:val="Agenda 3"/>
    <w:basedOn w:val="ListParagraph"/>
    <w:next w:val="Normal"/>
    <w:link w:val="Agenda3Char"/>
    <w:qFormat/>
    <w:rsid w:val="000133B9"/>
    <w:pPr>
      <w:numPr>
        <w:ilvl w:val="2"/>
        <w:numId w:val="1"/>
      </w:numPr>
      <w:tabs>
        <w:tab w:val="left" w:pos="1134"/>
      </w:tabs>
      <w:spacing w:before="220" w:after="20"/>
      <w:ind w:left="1134" w:hanging="1134"/>
    </w:pPr>
  </w:style>
  <w:style w:type="character" w:customStyle="1" w:styleId="Agenda2Char">
    <w:name w:val="Agenda 2 Char"/>
    <w:basedOn w:val="ListParagraphChar"/>
    <w:link w:val="Agenda2"/>
    <w:rsid w:val="000133B9"/>
    <w:rPr>
      <w:rFonts w:ascii="Trebuchet MS" w:hAnsi="Trebuchet MS"/>
      <w:lang w:val="en-US"/>
    </w:rPr>
  </w:style>
  <w:style w:type="character" w:customStyle="1" w:styleId="Agenda3Char">
    <w:name w:val="Agenda 3 Char"/>
    <w:basedOn w:val="ListParagraphChar"/>
    <w:link w:val="Agenda3"/>
    <w:rsid w:val="000133B9"/>
    <w:rPr>
      <w:rFonts w:ascii="Trebuchet MS" w:hAnsi="Trebuchet MS"/>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2"/>
      </w:numPr>
      <w:pBdr>
        <w:top w:val="single" w:sz="4" w:space="1" w:color="auto"/>
        <w:left w:val="single" w:sz="4" w:space="4" w:color="auto"/>
        <w:bottom w:val="single" w:sz="4" w:space="1" w:color="auto"/>
        <w:right w:val="single" w:sz="4" w:space="4" w:color="auto"/>
      </w:pBdr>
      <w:tabs>
        <w:tab w:val="clear" w:pos="0"/>
        <w:tab w:val="left" w:pos="1701"/>
      </w:tabs>
      <w:ind w:left="1701" w:hanging="1701"/>
    </w:pPr>
    <w:rPr>
      <w:szCs w:val="24"/>
    </w:rPr>
  </w:style>
  <w:style w:type="character" w:customStyle="1" w:styleId="ActionChar">
    <w:name w:val="Action Char"/>
    <w:basedOn w:val="ListParagraphChar"/>
    <w:link w:val="Action"/>
    <w:rsid w:val="00555DA7"/>
    <w:rPr>
      <w:rFonts w:ascii="Trebuchet MS" w:hAnsi="Trebuchet MS"/>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Trebuchet MS" w:hAnsi="Trebuchet MS"/>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Trebuchet MS" w:hAnsi="Trebuchet MS"/>
      <w:szCs w:val="24"/>
      <w:shd w:val="clear" w:color="auto" w:fill="E5B8B7" w:themeFill="accent2" w:themeFillTint="66"/>
      <w:lang w:val="en-US"/>
    </w:rPr>
  </w:style>
  <w:style w:type="character" w:customStyle="1" w:styleId="Heading4Char">
    <w:name w:val="Heading 4 Char"/>
    <w:basedOn w:val="DefaultParagraphFont"/>
    <w:link w:val="Heading4"/>
    <w:uiPriority w:val="9"/>
    <w:rsid w:val="00B44965"/>
    <w:rPr>
      <w:rFonts w:ascii="Times" w:hAnsi="Times"/>
      <w:b/>
      <w:bCs/>
      <w:sz w:val="24"/>
      <w:szCs w:val="24"/>
      <w:lang w:val="en-GB"/>
    </w:rPr>
  </w:style>
  <w:style w:type="paragraph" w:styleId="NormalWeb">
    <w:name w:val="Normal (Web)"/>
    <w:basedOn w:val="Normal"/>
    <w:uiPriority w:val="99"/>
    <w:semiHidden/>
    <w:unhideWhenUsed/>
    <w:rsid w:val="00B44965"/>
    <w:pPr>
      <w:spacing w:before="100" w:beforeAutospacing="1" w:after="100" w:afterAutospacing="1" w:line="240" w:lineRule="auto"/>
    </w:pPr>
    <w:rPr>
      <w:rFonts w:ascii="Times" w:hAnsi="Times" w:cs="Times New Roman"/>
      <w:sz w:val="20"/>
      <w:szCs w:val="20"/>
      <w:lang w:val="en-GB"/>
    </w:rPr>
  </w:style>
  <w:style w:type="character" w:customStyle="1" w:styleId="apple-converted-space">
    <w:name w:val="apple-converted-space"/>
    <w:basedOn w:val="DefaultParagraphFont"/>
    <w:rsid w:val="00433FCC"/>
  </w:style>
  <w:style w:type="paragraph" w:customStyle="1" w:styleId="a">
    <w:name w:val="a"/>
    <w:basedOn w:val="Normal"/>
    <w:rsid w:val="00EC67D6"/>
  </w:style>
  <w:style w:type="paragraph" w:styleId="Revision">
    <w:name w:val="Revision"/>
    <w:hidden/>
    <w:uiPriority w:val="99"/>
    <w:semiHidden/>
    <w:rsid w:val="004E71E7"/>
    <w:pPr>
      <w:spacing w:after="0" w:line="240" w:lineRule="auto"/>
    </w:pPr>
    <w:rPr>
      <w:rFonts w:ascii="Trebuchet MS" w:hAnsi="Trebuchet MS"/>
      <w:lang w:val="en-US"/>
    </w:rPr>
  </w:style>
  <w:style w:type="character" w:customStyle="1" w:styleId="Heading1Char">
    <w:name w:val="Heading 1 Char"/>
    <w:basedOn w:val="DefaultParagraphFont"/>
    <w:link w:val="Heading1"/>
    <w:uiPriority w:val="9"/>
    <w:rsid w:val="00DC5437"/>
    <w:rPr>
      <w:rFonts w:asciiTheme="majorHAnsi" w:eastAsiaTheme="majorEastAsia" w:hAnsiTheme="majorHAnsi" w:cstheme="majorBidi"/>
      <w:b/>
      <w:bCs/>
      <w:color w:val="345A8A" w:themeColor="accent1" w:themeShade="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35144">
      <w:bodyDiv w:val="1"/>
      <w:marLeft w:val="0"/>
      <w:marRight w:val="0"/>
      <w:marTop w:val="0"/>
      <w:marBottom w:val="0"/>
      <w:divBdr>
        <w:top w:val="none" w:sz="0" w:space="0" w:color="auto"/>
        <w:left w:val="none" w:sz="0" w:space="0" w:color="auto"/>
        <w:bottom w:val="none" w:sz="0" w:space="0" w:color="auto"/>
        <w:right w:val="none" w:sz="0" w:space="0" w:color="auto"/>
      </w:divBdr>
    </w:div>
    <w:div w:id="88355153">
      <w:bodyDiv w:val="1"/>
      <w:marLeft w:val="0"/>
      <w:marRight w:val="0"/>
      <w:marTop w:val="0"/>
      <w:marBottom w:val="0"/>
      <w:divBdr>
        <w:top w:val="none" w:sz="0" w:space="0" w:color="auto"/>
        <w:left w:val="none" w:sz="0" w:space="0" w:color="auto"/>
        <w:bottom w:val="none" w:sz="0" w:space="0" w:color="auto"/>
        <w:right w:val="none" w:sz="0" w:space="0" w:color="auto"/>
      </w:divBdr>
    </w:div>
    <w:div w:id="116335505">
      <w:bodyDiv w:val="1"/>
      <w:marLeft w:val="0"/>
      <w:marRight w:val="0"/>
      <w:marTop w:val="0"/>
      <w:marBottom w:val="0"/>
      <w:divBdr>
        <w:top w:val="none" w:sz="0" w:space="0" w:color="auto"/>
        <w:left w:val="none" w:sz="0" w:space="0" w:color="auto"/>
        <w:bottom w:val="none" w:sz="0" w:space="0" w:color="auto"/>
        <w:right w:val="none" w:sz="0" w:space="0" w:color="auto"/>
      </w:divBdr>
    </w:div>
    <w:div w:id="138764563">
      <w:bodyDiv w:val="1"/>
      <w:marLeft w:val="0"/>
      <w:marRight w:val="0"/>
      <w:marTop w:val="0"/>
      <w:marBottom w:val="0"/>
      <w:divBdr>
        <w:top w:val="none" w:sz="0" w:space="0" w:color="auto"/>
        <w:left w:val="none" w:sz="0" w:space="0" w:color="auto"/>
        <w:bottom w:val="none" w:sz="0" w:space="0" w:color="auto"/>
        <w:right w:val="none" w:sz="0" w:space="0" w:color="auto"/>
      </w:divBdr>
    </w:div>
    <w:div w:id="143353902">
      <w:bodyDiv w:val="1"/>
      <w:marLeft w:val="0"/>
      <w:marRight w:val="0"/>
      <w:marTop w:val="0"/>
      <w:marBottom w:val="0"/>
      <w:divBdr>
        <w:top w:val="none" w:sz="0" w:space="0" w:color="auto"/>
        <w:left w:val="none" w:sz="0" w:space="0" w:color="auto"/>
        <w:bottom w:val="none" w:sz="0" w:space="0" w:color="auto"/>
        <w:right w:val="none" w:sz="0" w:space="0" w:color="auto"/>
      </w:divBdr>
    </w:div>
    <w:div w:id="200291217">
      <w:bodyDiv w:val="1"/>
      <w:marLeft w:val="0"/>
      <w:marRight w:val="0"/>
      <w:marTop w:val="0"/>
      <w:marBottom w:val="0"/>
      <w:divBdr>
        <w:top w:val="none" w:sz="0" w:space="0" w:color="auto"/>
        <w:left w:val="none" w:sz="0" w:space="0" w:color="auto"/>
        <w:bottom w:val="none" w:sz="0" w:space="0" w:color="auto"/>
        <w:right w:val="none" w:sz="0" w:space="0" w:color="auto"/>
      </w:divBdr>
    </w:div>
    <w:div w:id="244651473">
      <w:bodyDiv w:val="1"/>
      <w:marLeft w:val="0"/>
      <w:marRight w:val="0"/>
      <w:marTop w:val="0"/>
      <w:marBottom w:val="0"/>
      <w:divBdr>
        <w:top w:val="none" w:sz="0" w:space="0" w:color="auto"/>
        <w:left w:val="none" w:sz="0" w:space="0" w:color="auto"/>
        <w:bottom w:val="none" w:sz="0" w:space="0" w:color="auto"/>
        <w:right w:val="none" w:sz="0" w:space="0" w:color="auto"/>
      </w:divBdr>
    </w:div>
    <w:div w:id="262996958">
      <w:bodyDiv w:val="1"/>
      <w:marLeft w:val="0"/>
      <w:marRight w:val="0"/>
      <w:marTop w:val="0"/>
      <w:marBottom w:val="0"/>
      <w:divBdr>
        <w:top w:val="none" w:sz="0" w:space="0" w:color="auto"/>
        <w:left w:val="none" w:sz="0" w:space="0" w:color="auto"/>
        <w:bottom w:val="none" w:sz="0" w:space="0" w:color="auto"/>
        <w:right w:val="none" w:sz="0" w:space="0" w:color="auto"/>
      </w:divBdr>
    </w:div>
    <w:div w:id="265314975">
      <w:bodyDiv w:val="1"/>
      <w:marLeft w:val="0"/>
      <w:marRight w:val="0"/>
      <w:marTop w:val="0"/>
      <w:marBottom w:val="0"/>
      <w:divBdr>
        <w:top w:val="none" w:sz="0" w:space="0" w:color="auto"/>
        <w:left w:val="none" w:sz="0" w:space="0" w:color="auto"/>
        <w:bottom w:val="none" w:sz="0" w:space="0" w:color="auto"/>
        <w:right w:val="none" w:sz="0" w:space="0" w:color="auto"/>
      </w:divBdr>
    </w:div>
    <w:div w:id="272827841">
      <w:bodyDiv w:val="1"/>
      <w:marLeft w:val="0"/>
      <w:marRight w:val="0"/>
      <w:marTop w:val="0"/>
      <w:marBottom w:val="0"/>
      <w:divBdr>
        <w:top w:val="none" w:sz="0" w:space="0" w:color="auto"/>
        <w:left w:val="none" w:sz="0" w:space="0" w:color="auto"/>
        <w:bottom w:val="none" w:sz="0" w:space="0" w:color="auto"/>
        <w:right w:val="none" w:sz="0" w:space="0" w:color="auto"/>
      </w:divBdr>
    </w:div>
    <w:div w:id="303702846">
      <w:bodyDiv w:val="1"/>
      <w:marLeft w:val="0"/>
      <w:marRight w:val="0"/>
      <w:marTop w:val="0"/>
      <w:marBottom w:val="0"/>
      <w:divBdr>
        <w:top w:val="none" w:sz="0" w:space="0" w:color="auto"/>
        <w:left w:val="none" w:sz="0" w:space="0" w:color="auto"/>
        <w:bottom w:val="none" w:sz="0" w:space="0" w:color="auto"/>
        <w:right w:val="none" w:sz="0" w:space="0" w:color="auto"/>
      </w:divBdr>
    </w:div>
    <w:div w:id="362022865">
      <w:bodyDiv w:val="1"/>
      <w:marLeft w:val="0"/>
      <w:marRight w:val="0"/>
      <w:marTop w:val="0"/>
      <w:marBottom w:val="0"/>
      <w:divBdr>
        <w:top w:val="none" w:sz="0" w:space="0" w:color="auto"/>
        <w:left w:val="none" w:sz="0" w:space="0" w:color="auto"/>
        <w:bottom w:val="none" w:sz="0" w:space="0" w:color="auto"/>
        <w:right w:val="none" w:sz="0" w:space="0" w:color="auto"/>
      </w:divBdr>
    </w:div>
    <w:div w:id="374353507">
      <w:bodyDiv w:val="1"/>
      <w:marLeft w:val="0"/>
      <w:marRight w:val="0"/>
      <w:marTop w:val="0"/>
      <w:marBottom w:val="0"/>
      <w:divBdr>
        <w:top w:val="none" w:sz="0" w:space="0" w:color="auto"/>
        <w:left w:val="none" w:sz="0" w:space="0" w:color="auto"/>
        <w:bottom w:val="none" w:sz="0" w:space="0" w:color="auto"/>
        <w:right w:val="none" w:sz="0" w:space="0" w:color="auto"/>
      </w:divBdr>
    </w:div>
    <w:div w:id="409498218">
      <w:bodyDiv w:val="1"/>
      <w:marLeft w:val="0"/>
      <w:marRight w:val="0"/>
      <w:marTop w:val="0"/>
      <w:marBottom w:val="0"/>
      <w:divBdr>
        <w:top w:val="none" w:sz="0" w:space="0" w:color="auto"/>
        <w:left w:val="none" w:sz="0" w:space="0" w:color="auto"/>
        <w:bottom w:val="none" w:sz="0" w:space="0" w:color="auto"/>
        <w:right w:val="none" w:sz="0" w:space="0" w:color="auto"/>
      </w:divBdr>
    </w:div>
    <w:div w:id="416369378">
      <w:bodyDiv w:val="1"/>
      <w:marLeft w:val="0"/>
      <w:marRight w:val="0"/>
      <w:marTop w:val="0"/>
      <w:marBottom w:val="0"/>
      <w:divBdr>
        <w:top w:val="none" w:sz="0" w:space="0" w:color="auto"/>
        <w:left w:val="none" w:sz="0" w:space="0" w:color="auto"/>
        <w:bottom w:val="none" w:sz="0" w:space="0" w:color="auto"/>
        <w:right w:val="none" w:sz="0" w:space="0" w:color="auto"/>
      </w:divBdr>
    </w:div>
    <w:div w:id="571811627">
      <w:bodyDiv w:val="1"/>
      <w:marLeft w:val="0"/>
      <w:marRight w:val="0"/>
      <w:marTop w:val="0"/>
      <w:marBottom w:val="0"/>
      <w:divBdr>
        <w:top w:val="none" w:sz="0" w:space="0" w:color="auto"/>
        <w:left w:val="none" w:sz="0" w:space="0" w:color="auto"/>
        <w:bottom w:val="none" w:sz="0" w:space="0" w:color="auto"/>
        <w:right w:val="none" w:sz="0" w:space="0" w:color="auto"/>
      </w:divBdr>
    </w:div>
    <w:div w:id="663774908">
      <w:bodyDiv w:val="1"/>
      <w:marLeft w:val="0"/>
      <w:marRight w:val="0"/>
      <w:marTop w:val="0"/>
      <w:marBottom w:val="0"/>
      <w:divBdr>
        <w:top w:val="none" w:sz="0" w:space="0" w:color="auto"/>
        <w:left w:val="none" w:sz="0" w:space="0" w:color="auto"/>
        <w:bottom w:val="none" w:sz="0" w:space="0" w:color="auto"/>
        <w:right w:val="none" w:sz="0" w:space="0" w:color="auto"/>
      </w:divBdr>
    </w:div>
    <w:div w:id="686515974">
      <w:bodyDiv w:val="1"/>
      <w:marLeft w:val="0"/>
      <w:marRight w:val="0"/>
      <w:marTop w:val="0"/>
      <w:marBottom w:val="0"/>
      <w:divBdr>
        <w:top w:val="none" w:sz="0" w:space="0" w:color="auto"/>
        <w:left w:val="none" w:sz="0" w:space="0" w:color="auto"/>
        <w:bottom w:val="none" w:sz="0" w:space="0" w:color="auto"/>
        <w:right w:val="none" w:sz="0" w:space="0" w:color="auto"/>
      </w:divBdr>
    </w:div>
    <w:div w:id="691226817">
      <w:bodyDiv w:val="1"/>
      <w:marLeft w:val="0"/>
      <w:marRight w:val="0"/>
      <w:marTop w:val="0"/>
      <w:marBottom w:val="0"/>
      <w:divBdr>
        <w:top w:val="none" w:sz="0" w:space="0" w:color="auto"/>
        <w:left w:val="none" w:sz="0" w:space="0" w:color="auto"/>
        <w:bottom w:val="none" w:sz="0" w:space="0" w:color="auto"/>
        <w:right w:val="none" w:sz="0" w:space="0" w:color="auto"/>
      </w:divBdr>
    </w:div>
    <w:div w:id="717555681">
      <w:bodyDiv w:val="1"/>
      <w:marLeft w:val="0"/>
      <w:marRight w:val="0"/>
      <w:marTop w:val="0"/>
      <w:marBottom w:val="0"/>
      <w:divBdr>
        <w:top w:val="none" w:sz="0" w:space="0" w:color="auto"/>
        <w:left w:val="none" w:sz="0" w:space="0" w:color="auto"/>
        <w:bottom w:val="none" w:sz="0" w:space="0" w:color="auto"/>
        <w:right w:val="none" w:sz="0" w:space="0" w:color="auto"/>
      </w:divBdr>
      <w:divsChild>
        <w:div w:id="1121806565">
          <w:marLeft w:val="0"/>
          <w:marRight w:val="0"/>
          <w:marTop w:val="0"/>
          <w:marBottom w:val="0"/>
          <w:divBdr>
            <w:top w:val="none" w:sz="0" w:space="0" w:color="auto"/>
            <w:left w:val="none" w:sz="0" w:space="0" w:color="auto"/>
            <w:bottom w:val="none" w:sz="0" w:space="0" w:color="auto"/>
            <w:right w:val="none" w:sz="0" w:space="0" w:color="auto"/>
          </w:divBdr>
        </w:div>
        <w:div w:id="1089960046">
          <w:marLeft w:val="0"/>
          <w:marRight w:val="0"/>
          <w:marTop w:val="0"/>
          <w:marBottom w:val="0"/>
          <w:divBdr>
            <w:top w:val="none" w:sz="0" w:space="0" w:color="auto"/>
            <w:left w:val="none" w:sz="0" w:space="0" w:color="auto"/>
            <w:bottom w:val="none" w:sz="0" w:space="0" w:color="auto"/>
            <w:right w:val="none" w:sz="0" w:space="0" w:color="auto"/>
          </w:divBdr>
        </w:div>
        <w:div w:id="960647535">
          <w:marLeft w:val="0"/>
          <w:marRight w:val="0"/>
          <w:marTop w:val="0"/>
          <w:marBottom w:val="0"/>
          <w:divBdr>
            <w:top w:val="none" w:sz="0" w:space="0" w:color="auto"/>
            <w:left w:val="none" w:sz="0" w:space="0" w:color="auto"/>
            <w:bottom w:val="none" w:sz="0" w:space="0" w:color="auto"/>
            <w:right w:val="none" w:sz="0" w:space="0" w:color="auto"/>
          </w:divBdr>
        </w:div>
        <w:div w:id="794373744">
          <w:marLeft w:val="0"/>
          <w:marRight w:val="0"/>
          <w:marTop w:val="0"/>
          <w:marBottom w:val="0"/>
          <w:divBdr>
            <w:top w:val="none" w:sz="0" w:space="0" w:color="auto"/>
            <w:left w:val="none" w:sz="0" w:space="0" w:color="auto"/>
            <w:bottom w:val="none" w:sz="0" w:space="0" w:color="auto"/>
            <w:right w:val="none" w:sz="0" w:space="0" w:color="auto"/>
          </w:divBdr>
        </w:div>
        <w:div w:id="530730110">
          <w:marLeft w:val="0"/>
          <w:marRight w:val="0"/>
          <w:marTop w:val="0"/>
          <w:marBottom w:val="0"/>
          <w:divBdr>
            <w:top w:val="none" w:sz="0" w:space="0" w:color="auto"/>
            <w:left w:val="none" w:sz="0" w:space="0" w:color="auto"/>
            <w:bottom w:val="none" w:sz="0" w:space="0" w:color="auto"/>
            <w:right w:val="none" w:sz="0" w:space="0" w:color="auto"/>
          </w:divBdr>
        </w:div>
        <w:div w:id="210386983">
          <w:marLeft w:val="0"/>
          <w:marRight w:val="0"/>
          <w:marTop w:val="0"/>
          <w:marBottom w:val="0"/>
          <w:divBdr>
            <w:top w:val="none" w:sz="0" w:space="0" w:color="auto"/>
            <w:left w:val="none" w:sz="0" w:space="0" w:color="auto"/>
            <w:bottom w:val="none" w:sz="0" w:space="0" w:color="auto"/>
            <w:right w:val="none" w:sz="0" w:space="0" w:color="auto"/>
          </w:divBdr>
        </w:div>
      </w:divsChild>
    </w:div>
    <w:div w:id="759451156">
      <w:bodyDiv w:val="1"/>
      <w:marLeft w:val="0"/>
      <w:marRight w:val="0"/>
      <w:marTop w:val="0"/>
      <w:marBottom w:val="0"/>
      <w:divBdr>
        <w:top w:val="none" w:sz="0" w:space="0" w:color="auto"/>
        <w:left w:val="none" w:sz="0" w:space="0" w:color="auto"/>
        <w:bottom w:val="none" w:sz="0" w:space="0" w:color="auto"/>
        <w:right w:val="none" w:sz="0" w:space="0" w:color="auto"/>
      </w:divBdr>
    </w:div>
    <w:div w:id="827209381">
      <w:bodyDiv w:val="1"/>
      <w:marLeft w:val="0"/>
      <w:marRight w:val="0"/>
      <w:marTop w:val="0"/>
      <w:marBottom w:val="0"/>
      <w:divBdr>
        <w:top w:val="none" w:sz="0" w:space="0" w:color="auto"/>
        <w:left w:val="none" w:sz="0" w:space="0" w:color="auto"/>
        <w:bottom w:val="none" w:sz="0" w:space="0" w:color="auto"/>
        <w:right w:val="none" w:sz="0" w:space="0" w:color="auto"/>
      </w:divBdr>
    </w:div>
    <w:div w:id="900798037">
      <w:bodyDiv w:val="1"/>
      <w:marLeft w:val="0"/>
      <w:marRight w:val="0"/>
      <w:marTop w:val="0"/>
      <w:marBottom w:val="0"/>
      <w:divBdr>
        <w:top w:val="none" w:sz="0" w:space="0" w:color="auto"/>
        <w:left w:val="none" w:sz="0" w:space="0" w:color="auto"/>
        <w:bottom w:val="none" w:sz="0" w:space="0" w:color="auto"/>
        <w:right w:val="none" w:sz="0" w:space="0" w:color="auto"/>
      </w:divBdr>
    </w:div>
    <w:div w:id="985888993">
      <w:bodyDiv w:val="1"/>
      <w:marLeft w:val="0"/>
      <w:marRight w:val="0"/>
      <w:marTop w:val="0"/>
      <w:marBottom w:val="0"/>
      <w:divBdr>
        <w:top w:val="none" w:sz="0" w:space="0" w:color="auto"/>
        <w:left w:val="none" w:sz="0" w:space="0" w:color="auto"/>
        <w:bottom w:val="none" w:sz="0" w:space="0" w:color="auto"/>
        <w:right w:val="none" w:sz="0" w:space="0" w:color="auto"/>
      </w:divBdr>
      <w:divsChild>
        <w:div w:id="1827014451">
          <w:marLeft w:val="0"/>
          <w:marRight w:val="0"/>
          <w:marTop w:val="0"/>
          <w:marBottom w:val="0"/>
          <w:divBdr>
            <w:top w:val="none" w:sz="0" w:space="0" w:color="auto"/>
            <w:left w:val="none" w:sz="0" w:space="0" w:color="auto"/>
            <w:bottom w:val="none" w:sz="0" w:space="0" w:color="auto"/>
            <w:right w:val="none" w:sz="0" w:space="0" w:color="auto"/>
          </w:divBdr>
        </w:div>
        <w:div w:id="1025669399">
          <w:marLeft w:val="0"/>
          <w:marRight w:val="0"/>
          <w:marTop w:val="0"/>
          <w:marBottom w:val="0"/>
          <w:divBdr>
            <w:top w:val="none" w:sz="0" w:space="0" w:color="auto"/>
            <w:left w:val="none" w:sz="0" w:space="0" w:color="auto"/>
            <w:bottom w:val="none" w:sz="0" w:space="0" w:color="auto"/>
            <w:right w:val="none" w:sz="0" w:space="0" w:color="auto"/>
          </w:divBdr>
        </w:div>
        <w:div w:id="328681846">
          <w:marLeft w:val="0"/>
          <w:marRight w:val="0"/>
          <w:marTop w:val="0"/>
          <w:marBottom w:val="0"/>
          <w:divBdr>
            <w:top w:val="none" w:sz="0" w:space="0" w:color="auto"/>
            <w:left w:val="none" w:sz="0" w:space="0" w:color="auto"/>
            <w:bottom w:val="none" w:sz="0" w:space="0" w:color="auto"/>
            <w:right w:val="none" w:sz="0" w:space="0" w:color="auto"/>
          </w:divBdr>
        </w:div>
        <w:div w:id="1468859242">
          <w:marLeft w:val="0"/>
          <w:marRight w:val="0"/>
          <w:marTop w:val="0"/>
          <w:marBottom w:val="0"/>
          <w:divBdr>
            <w:top w:val="none" w:sz="0" w:space="0" w:color="auto"/>
            <w:left w:val="none" w:sz="0" w:space="0" w:color="auto"/>
            <w:bottom w:val="none" w:sz="0" w:space="0" w:color="auto"/>
            <w:right w:val="none" w:sz="0" w:space="0" w:color="auto"/>
          </w:divBdr>
        </w:div>
        <w:div w:id="2043358830">
          <w:marLeft w:val="0"/>
          <w:marRight w:val="0"/>
          <w:marTop w:val="0"/>
          <w:marBottom w:val="0"/>
          <w:divBdr>
            <w:top w:val="none" w:sz="0" w:space="0" w:color="auto"/>
            <w:left w:val="none" w:sz="0" w:space="0" w:color="auto"/>
            <w:bottom w:val="none" w:sz="0" w:space="0" w:color="auto"/>
            <w:right w:val="none" w:sz="0" w:space="0" w:color="auto"/>
          </w:divBdr>
        </w:div>
        <w:div w:id="1118137069">
          <w:marLeft w:val="0"/>
          <w:marRight w:val="0"/>
          <w:marTop w:val="0"/>
          <w:marBottom w:val="0"/>
          <w:divBdr>
            <w:top w:val="none" w:sz="0" w:space="0" w:color="auto"/>
            <w:left w:val="none" w:sz="0" w:space="0" w:color="auto"/>
            <w:bottom w:val="none" w:sz="0" w:space="0" w:color="auto"/>
            <w:right w:val="none" w:sz="0" w:space="0" w:color="auto"/>
          </w:divBdr>
        </w:div>
        <w:div w:id="972906850">
          <w:marLeft w:val="0"/>
          <w:marRight w:val="0"/>
          <w:marTop w:val="0"/>
          <w:marBottom w:val="0"/>
          <w:divBdr>
            <w:top w:val="none" w:sz="0" w:space="0" w:color="auto"/>
            <w:left w:val="none" w:sz="0" w:space="0" w:color="auto"/>
            <w:bottom w:val="none" w:sz="0" w:space="0" w:color="auto"/>
            <w:right w:val="none" w:sz="0" w:space="0" w:color="auto"/>
          </w:divBdr>
        </w:div>
        <w:div w:id="440687539">
          <w:marLeft w:val="0"/>
          <w:marRight w:val="0"/>
          <w:marTop w:val="0"/>
          <w:marBottom w:val="0"/>
          <w:divBdr>
            <w:top w:val="none" w:sz="0" w:space="0" w:color="auto"/>
            <w:left w:val="none" w:sz="0" w:space="0" w:color="auto"/>
            <w:bottom w:val="none" w:sz="0" w:space="0" w:color="auto"/>
            <w:right w:val="none" w:sz="0" w:space="0" w:color="auto"/>
          </w:divBdr>
        </w:div>
        <w:div w:id="126625566">
          <w:marLeft w:val="0"/>
          <w:marRight w:val="0"/>
          <w:marTop w:val="0"/>
          <w:marBottom w:val="0"/>
          <w:divBdr>
            <w:top w:val="none" w:sz="0" w:space="0" w:color="auto"/>
            <w:left w:val="none" w:sz="0" w:space="0" w:color="auto"/>
            <w:bottom w:val="none" w:sz="0" w:space="0" w:color="auto"/>
            <w:right w:val="none" w:sz="0" w:space="0" w:color="auto"/>
          </w:divBdr>
        </w:div>
        <w:div w:id="1022391781">
          <w:marLeft w:val="0"/>
          <w:marRight w:val="0"/>
          <w:marTop w:val="0"/>
          <w:marBottom w:val="0"/>
          <w:divBdr>
            <w:top w:val="none" w:sz="0" w:space="0" w:color="auto"/>
            <w:left w:val="none" w:sz="0" w:space="0" w:color="auto"/>
            <w:bottom w:val="none" w:sz="0" w:space="0" w:color="auto"/>
            <w:right w:val="none" w:sz="0" w:space="0" w:color="auto"/>
          </w:divBdr>
        </w:div>
        <w:div w:id="2115856542">
          <w:marLeft w:val="0"/>
          <w:marRight w:val="0"/>
          <w:marTop w:val="0"/>
          <w:marBottom w:val="0"/>
          <w:divBdr>
            <w:top w:val="none" w:sz="0" w:space="0" w:color="auto"/>
            <w:left w:val="none" w:sz="0" w:space="0" w:color="auto"/>
            <w:bottom w:val="none" w:sz="0" w:space="0" w:color="auto"/>
            <w:right w:val="none" w:sz="0" w:space="0" w:color="auto"/>
          </w:divBdr>
        </w:div>
        <w:div w:id="629021490">
          <w:marLeft w:val="0"/>
          <w:marRight w:val="0"/>
          <w:marTop w:val="0"/>
          <w:marBottom w:val="0"/>
          <w:divBdr>
            <w:top w:val="none" w:sz="0" w:space="0" w:color="auto"/>
            <w:left w:val="none" w:sz="0" w:space="0" w:color="auto"/>
            <w:bottom w:val="none" w:sz="0" w:space="0" w:color="auto"/>
            <w:right w:val="none" w:sz="0" w:space="0" w:color="auto"/>
          </w:divBdr>
        </w:div>
        <w:div w:id="1513377509">
          <w:marLeft w:val="0"/>
          <w:marRight w:val="0"/>
          <w:marTop w:val="0"/>
          <w:marBottom w:val="0"/>
          <w:divBdr>
            <w:top w:val="none" w:sz="0" w:space="0" w:color="auto"/>
            <w:left w:val="none" w:sz="0" w:space="0" w:color="auto"/>
            <w:bottom w:val="none" w:sz="0" w:space="0" w:color="auto"/>
            <w:right w:val="none" w:sz="0" w:space="0" w:color="auto"/>
          </w:divBdr>
        </w:div>
        <w:div w:id="1134324395">
          <w:marLeft w:val="0"/>
          <w:marRight w:val="0"/>
          <w:marTop w:val="0"/>
          <w:marBottom w:val="0"/>
          <w:divBdr>
            <w:top w:val="none" w:sz="0" w:space="0" w:color="auto"/>
            <w:left w:val="none" w:sz="0" w:space="0" w:color="auto"/>
            <w:bottom w:val="none" w:sz="0" w:space="0" w:color="auto"/>
            <w:right w:val="none" w:sz="0" w:space="0" w:color="auto"/>
          </w:divBdr>
        </w:div>
      </w:divsChild>
    </w:div>
    <w:div w:id="1102840379">
      <w:bodyDiv w:val="1"/>
      <w:marLeft w:val="0"/>
      <w:marRight w:val="0"/>
      <w:marTop w:val="0"/>
      <w:marBottom w:val="0"/>
      <w:divBdr>
        <w:top w:val="none" w:sz="0" w:space="0" w:color="auto"/>
        <w:left w:val="none" w:sz="0" w:space="0" w:color="auto"/>
        <w:bottom w:val="none" w:sz="0" w:space="0" w:color="auto"/>
        <w:right w:val="none" w:sz="0" w:space="0" w:color="auto"/>
      </w:divBdr>
    </w:div>
    <w:div w:id="1147163214">
      <w:bodyDiv w:val="1"/>
      <w:marLeft w:val="0"/>
      <w:marRight w:val="0"/>
      <w:marTop w:val="0"/>
      <w:marBottom w:val="0"/>
      <w:divBdr>
        <w:top w:val="none" w:sz="0" w:space="0" w:color="auto"/>
        <w:left w:val="none" w:sz="0" w:space="0" w:color="auto"/>
        <w:bottom w:val="none" w:sz="0" w:space="0" w:color="auto"/>
        <w:right w:val="none" w:sz="0" w:space="0" w:color="auto"/>
      </w:divBdr>
    </w:div>
    <w:div w:id="1229148748">
      <w:bodyDiv w:val="1"/>
      <w:marLeft w:val="0"/>
      <w:marRight w:val="0"/>
      <w:marTop w:val="0"/>
      <w:marBottom w:val="0"/>
      <w:divBdr>
        <w:top w:val="none" w:sz="0" w:space="0" w:color="auto"/>
        <w:left w:val="none" w:sz="0" w:space="0" w:color="auto"/>
        <w:bottom w:val="none" w:sz="0" w:space="0" w:color="auto"/>
        <w:right w:val="none" w:sz="0" w:space="0" w:color="auto"/>
      </w:divBdr>
      <w:divsChild>
        <w:div w:id="961304690">
          <w:marLeft w:val="0"/>
          <w:marRight w:val="0"/>
          <w:marTop w:val="0"/>
          <w:marBottom w:val="0"/>
          <w:divBdr>
            <w:top w:val="none" w:sz="0" w:space="0" w:color="auto"/>
            <w:left w:val="none" w:sz="0" w:space="0" w:color="auto"/>
            <w:bottom w:val="none" w:sz="0" w:space="0" w:color="auto"/>
            <w:right w:val="none" w:sz="0" w:space="0" w:color="auto"/>
          </w:divBdr>
        </w:div>
        <w:div w:id="523128710">
          <w:marLeft w:val="0"/>
          <w:marRight w:val="0"/>
          <w:marTop w:val="0"/>
          <w:marBottom w:val="0"/>
          <w:divBdr>
            <w:top w:val="none" w:sz="0" w:space="0" w:color="auto"/>
            <w:left w:val="none" w:sz="0" w:space="0" w:color="auto"/>
            <w:bottom w:val="none" w:sz="0" w:space="0" w:color="auto"/>
            <w:right w:val="none" w:sz="0" w:space="0" w:color="auto"/>
          </w:divBdr>
        </w:div>
        <w:div w:id="1884554503">
          <w:marLeft w:val="0"/>
          <w:marRight w:val="0"/>
          <w:marTop w:val="0"/>
          <w:marBottom w:val="0"/>
          <w:divBdr>
            <w:top w:val="none" w:sz="0" w:space="0" w:color="auto"/>
            <w:left w:val="none" w:sz="0" w:space="0" w:color="auto"/>
            <w:bottom w:val="none" w:sz="0" w:space="0" w:color="auto"/>
            <w:right w:val="none" w:sz="0" w:space="0" w:color="auto"/>
          </w:divBdr>
        </w:div>
        <w:div w:id="1510171341">
          <w:marLeft w:val="0"/>
          <w:marRight w:val="0"/>
          <w:marTop w:val="0"/>
          <w:marBottom w:val="0"/>
          <w:divBdr>
            <w:top w:val="none" w:sz="0" w:space="0" w:color="auto"/>
            <w:left w:val="none" w:sz="0" w:space="0" w:color="auto"/>
            <w:bottom w:val="none" w:sz="0" w:space="0" w:color="auto"/>
            <w:right w:val="none" w:sz="0" w:space="0" w:color="auto"/>
          </w:divBdr>
        </w:div>
        <w:div w:id="1754282175">
          <w:marLeft w:val="0"/>
          <w:marRight w:val="0"/>
          <w:marTop w:val="0"/>
          <w:marBottom w:val="0"/>
          <w:divBdr>
            <w:top w:val="none" w:sz="0" w:space="0" w:color="auto"/>
            <w:left w:val="none" w:sz="0" w:space="0" w:color="auto"/>
            <w:bottom w:val="none" w:sz="0" w:space="0" w:color="auto"/>
            <w:right w:val="none" w:sz="0" w:space="0" w:color="auto"/>
          </w:divBdr>
        </w:div>
        <w:div w:id="589463199">
          <w:marLeft w:val="0"/>
          <w:marRight w:val="0"/>
          <w:marTop w:val="0"/>
          <w:marBottom w:val="0"/>
          <w:divBdr>
            <w:top w:val="none" w:sz="0" w:space="0" w:color="auto"/>
            <w:left w:val="none" w:sz="0" w:space="0" w:color="auto"/>
            <w:bottom w:val="none" w:sz="0" w:space="0" w:color="auto"/>
            <w:right w:val="none" w:sz="0" w:space="0" w:color="auto"/>
          </w:divBdr>
        </w:div>
        <w:div w:id="1078526965">
          <w:marLeft w:val="0"/>
          <w:marRight w:val="0"/>
          <w:marTop w:val="0"/>
          <w:marBottom w:val="0"/>
          <w:divBdr>
            <w:top w:val="none" w:sz="0" w:space="0" w:color="auto"/>
            <w:left w:val="none" w:sz="0" w:space="0" w:color="auto"/>
            <w:bottom w:val="none" w:sz="0" w:space="0" w:color="auto"/>
            <w:right w:val="none" w:sz="0" w:space="0" w:color="auto"/>
          </w:divBdr>
        </w:div>
        <w:div w:id="1169177207">
          <w:marLeft w:val="0"/>
          <w:marRight w:val="0"/>
          <w:marTop w:val="0"/>
          <w:marBottom w:val="0"/>
          <w:divBdr>
            <w:top w:val="none" w:sz="0" w:space="0" w:color="auto"/>
            <w:left w:val="none" w:sz="0" w:space="0" w:color="auto"/>
            <w:bottom w:val="none" w:sz="0" w:space="0" w:color="auto"/>
            <w:right w:val="none" w:sz="0" w:space="0" w:color="auto"/>
          </w:divBdr>
        </w:div>
        <w:div w:id="75901011">
          <w:marLeft w:val="0"/>
          <w:marRight w:val="0"/>
          <w:marTop w:val="0"/>
          <w:marBottom w:val="0"/>
          <w:divBdr>
            <w:top w:val="none" w:sz="0" w:space="0" w:color="auto"/>
            <w:left w:val="none" w:sz="0" w:space="0" w:color="auto"/>
            <w:bottom w:val="none" w:sz="0" w:space="0" w:color="auto"/>
            <w:right w:val="none" w:sz="0" w:space="0" w:color="auto"/>
          </w:divBdr>
        </w:div>
        <w:div w:id="199824596">
          <w:marLeft w:val="0"/>
          <w:marRight w:val="0"/>
          <w:marTop w:val="0"/>
          <w:marBottom w:val="0"/>
          <w:divBdr>
            <w:top w:val="none" w:sz="0" w:space="0" w:color="auto"/>
            <w:left w:val="none" w:sz="0" w:space="0" w:color="auto"/>
            <w:bottom w:val="none" w:sz="0" w:space="0" w:color="auto"/>
            <w:right w:val="none" w:sz="0" w:space="0" w:color="auto"/>
          </w:divBdr>
        </w:div>
        <w:div w:id="87238954">
          <w:marLeft w:val="0"/>
          <w:marRight w:val="0"/>
          <w:marTop w:val="0"/>
          <w:marBottom w:val="0"/>
          <w:divBdr>
            <w:top w:val="none" w:sz="0" w:space="0" w:color="auto"/>
            <w:left w:val="none" w:sz="0" w:space="0" w:color="auto"/>
            <w:bottom w:val="none" w:sz="0" w:space="0" w:color="auto"/>
            <w:right w:val="none" w:sz="0" w:space="0" w:color="auto"/>
          </w:divBdr>
        </w:div>
      </w:divsChild>
    </w:div>
    <w:div w:id="1295481308">
      <w:bodyDiv w:val="1"/>
      <w:marLeft w:val="0"/>
      <w:marRight w:val="0"/>
      <w:marTop w:val="0"/>
      <w:marBottom w:val="0"/>
      <w:divBdr>
        <w:top w:val="none" w:sz="0" w:space="0" w:color="auto"/>
        <w:left w:val="none" w:sz="0" w:space="0" w:color="auto"/>
        <w:bottom w:val="none" w:sz="0" w:space="0" w:color="auto"/>
        <w:right w:val="none" w:sz="0" w:space="0" w:color="auto"/>
      </w:divBdr>
    </w:div>
    <w:div w:id="1383821835">
      <w:bodyDiv w:val="1"/>
      <w:marLeft w:val="0"/>
      <w:marRight w:val="0"/>
      <w:marTop w:val="0"/>
      <w:marBottom w:val="0"/>
      <w:divBdr>
        <w:top w:val="none" w:sz="0" w:space="0" w:color="auto"/>
        <w:left w:val="none" w:sz="0" w:space="0" w:color="auto"/>
        <w:bottom w:val="none" w:sz="0" w:space="0" w:color="auto"/>
        <w:right w:val="none" w:sz="0" w:space="0" w:color="auto"/>
      </w:divBdr>
    </w:div>
    <w:div w:id="1405251528">
      <w:bodyDiv w:val="1"/>
      <w:marLeft w:val="0"/>
      <w:marRight w:val="0"/>
      <w:marTop w:val="0"/>
      <w:marBottom w:val="0"/>
      <w:divBdr>
        <w:top w:val="none" w:sz="0" w:space="0" w:color="auto"/>
        <w:left w:val="none" w:sz="0" w:space="0" w:color="auto"/>
        <w:bottom w:val="none" w:sz="0" w:space="0" w:color="auto"/>
        <w:right w:val="none" w:sz="0" w:space="0" w:color="auto"/>
      </w:divBdr>
    </w:div>
    <w:div w:id="1410270215">
      <w:bodyDiv w:val="1"/>
      <w:marLeft w:val="0"/>
      <w:marRight w:val="0"/>
      <w:marTop w:val="0"/>
      <w:marBottom w:val="0"/>
      <w:divBdr>
        <w:top w:val="none" w:sz="0" w:space="0" w:color="auto"/>
        <w:left w:val="none" w:sz="0" w:space="0" w:color="auto"/>
        <w:bottom w:val="none" w:sz="0" w:space="0" w:color="auto"/>
        <w:right w:val="none" w:sz="0" w:space="0" w:color="auto"/>
      </w:divBdr>
    </w:div>
    <w:div w:id="1451627155">
      <w:bodyDiv w:val="1"/>
      <w:marLeft w:val="0"/>
      <w:marRight w:val="0"/>
      <w:marTop w:val="0"/>
      <w:marBottom w:val="0"/>
      <w:divBdr>
        <w:top w:val="none" w:sz="0" w:space="0" w:color="auto"/>
        <w:left w:val="none" w:sz="0" w:space="0" w:color="auto"/>
        <w:bottom w:val="none" w:sz="0" w:space="0" w:color="auto"/>
        <w:right w:val="none" w:sz="0" w:space="0" w:color="auto"/>
      </w:divBdr>
    </w:div>
    <w:div w:id="1458721678">
      <w:bodyDiv w:val="1"/>
      <w:marLeft w:val="0"/>
      <w:marRight w:val="0"/>
      <w:marTop w:val="0"/>
      <w:marBottom w:val="0"/>
      <w:divBdr>
        <w:top w:val="none" w:sz="0" w:space="0" w:color="auto"/>
        <w:left w:val="none" w:sz="0" w:space="0" w:color="auto"/>
        <w:bottom w:val="none" w:sz="0" w:space="0" w:color="auto"/>
        <w:right w:val="none" w:sz="0" w:space="0" w:color="auto"/>
      </w:divBdr>
    </w:div>
    <w:div w:id="1493985526">
      <w:bodyDiv w:val="1"/>
      <w:marLeft w:val="0"/>
      <w:marRight w:val="0"/>
      <w:marTop w:val="0"/>
      <w:marBottom w:val="0"/>
      <w:divBdr>
        <w:top w:val="none" w:sz="0" w:space="0" w:color="auto"/>
        <w:left w:val="none" w:sz="0" w:space="0" w:color="auto"/>
        <w:bottom w:val="none" w:sz="0" w:space="0" w:color="auto"/>
        <w:right w:val="none" w:sz="0" w:space="0" w:color="auto"/>
      </w:divBdr>
    </w:div>
    <w:div w:id="1498224868">
      <w:bodyDiv w:val="1"/>
      <w:marLeft w:val="0"/>
      <w:marRight w:val="0"/>
      <w:marTop w:val="0"/>
      <w:marBottom w:val="0"/>
      <w:divBdr>
        <w:top w:val="none" w:sz="0" w:space="0" w:color="auto"/>
        <w:left w:val="none" w:sz="0" w:space="0" w:color="auto"/>
        <w:bottom w:val="none" w:sz="0" w:space="0" w:color="auto"/>
        <w:right w:val="none" w:sz="0" w:space="0" w:color="auto"/>
      </w:divBdr>
    </w:div>
    <w:div w:id="1672947084">
      <w:bodyDiv w:val="1"/>
      <w:marLeft w:val="0"/>
      <w:marRight w:val="0"/>
      <w:marTop w:val="0"/>
      <w:marBottom w:val="0"/>
      <w:divBdr>
        <w:top w:val="none" w:sz="0" w:space="0" w:color="auto"/>
        <w:left w:val="none" w:sz="0" w:space="0" w:color="auto"/>
        <w:bottom w:val="none" w:sz="0" w:space="0" w:color="auto"/>
        <w:right w:val="none" w:sz="0" w:space="0" w:color="auto"/>
      </w:divBdr>
    </w:div>
    <w:div w:id="1738085170">
      <w:bodyDiv w:val="1"/>
      <w:marLeft w:val="0"/>
      <w:marRight w:val="0"/>
      <w:marTop w:val="0"/>
      <w:marBottom w:val="0"/>
      <w:divBdr>
        <w:top w:val="none" w:sz="0" w:space="0" w:color="auto"/>
        <w:left w:val="none" w:sz="0" w:space="0" w:color="auto"/>
        <w:bottom w:val="none" w:sz="0" w:space="0" w:color="auto"/>
        <w:right w:val="none" w:sz="0" w:space="0" w:color="auto"/>
      </w:divBdr>
    </w:div>
    <w:div w:id="1948151403">
      <w:bodyDiv w:val="1"/>
      <w:marLeft w:val="0"/>
      <w:marRight w:val="0"/>
      <w:marTop w:val="0"/>
      <w:marBottom w:val="0"/>
      <w:divBdr>
        <w:top w:val="none" w:sz="0" w:space="0" w:color="auto"/>
        <w:left w:val="none" w:sz="0" w:space="0" w:color="auto"/>
        <w:bottom w:val="none" w:sz="0" w:space="0" w:color="auto"/>
        <w:right w:val="none" w:sz="0" w:space="0" w:color="auto"/>
      </w:divBdr>
    </w:div>
    <w:div w:id="2023042086">
      <w:bodyDiv w:val="1"/>
      <w:marLeft w:val="0"/>
      <w:marRight w:val="0"/>
      <w:marTop w:val="0"/>
      <w:marBottom w:val="0"/>
      <w:divBdr>
        <w:top w:val="none" w:sz="0" w:space="0" w:color="auto"/>
        <w:left w:val="none" w:sz="0" w:space="0" w:color="auto"/>
        <w:bottom w:val="none" w:sz="0" w:space="0" w:color="auto"/>
        <w:right w:val="none" w:sz="0" w:space="0" w:color="auto"/>
      </w:divBdr>
    </w:div>
    <w:div w:id="2025744071">
      <w:bodyDiv w:val="1"/>
      <w:marLeft w:val="0"/>
      <w:marRight w:val="0"/>
      <w:marTop w:val="0"/>
      <w:marBottom w:val="0"/>
      <w:divBdr>
        <w:top w:val="none" w:sz="0" w:space="0" w:color="auto"/>
        <w:left w:val="none" w:sz="0" w:space="0" w:color="auto"/>
        <w:bottom w:val="none" w:sz="0" w:space="0" w:color="auto"/>
        <w:right w:val="none" w:sz="0" w:space="0" w:color="auto"/>
      </w:divBdr>
    </w:div>
    <w:div w:id="208071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s://confluence.ihtsdotools.org/display/~edegroot" TargetMode="External"/><Relationship Id="rId21" Type="http://schemas.openxmlformats.org/officeDocument/2006/relationships/hyperlink" Target="https://confluence.ihtsdotools.org/download/attachments/27591823/20160809_CMAG_draft%20minutes_v0.1.docx?api=v2" TargetMode="External"/><Relationship Id="rId22" Type="http://schemas.openxmlformats.org/officeDocument/2006/relationships/hyperlink" Target="https://confluence.ihtsdotools.org/display/cmag/CMAG+Action+List" TargetMode="External"/><Relationship Id="rId23" Type="http://schemas.openxmlformats.org/officeDocument/2006/relationships/hyperlink" Target="https://confluence.ihtsdotools.org/display/cmag/October+Face+to+Face+meeting+topics" TargetMode="External"/><Relationship Id="rId24" Type="http://schemas.openxmlformats.org/officeDocument/2006/relationships/hyperlink" Target="https://confluence.ihtsdotools.org/pages/viewpage.action?pageId=27591829" TargetMode="External"/><Relationship Id="rId25" Type="http://schemas.openxmlformats.org/officeDocument/2006/relationships/hyperlink" Target="https://confluence.ihtsdotools.org/display/cmag/Extension+Management+Proposal" TargetMode="External"/><Relationship Id="rId26" Type="http://schemas.openxmlformats.org/officeDocument/2006/relationships/hyperlink" Target="https://confluence.ihtsdotools.org/display/cmag/Content+Tracker+prioritisation+criteria+Project" TargetMode="External"/><Relationship Id="rId27" Type="http://schemas.openxmlformats.org/officeDocument/2006/relationships/hyperlink" Target="https://confluence.ihtsdotools.org/download/attachments/27591825/HAS_INTERPRETATION_RANGE_CHANGES_CMAGMeeting_20160920.pptx?api=v2" TargetMode="External"/><Relationship Id="rId28" Type="http://schemas.openxmlformats.org/officeDocument/2006/relationships/hyperlink" Target="https://confluence.ihtsdotools.org/display/cmag/Useful+links" TargetMode="External"/><Relationship Id="rId29" Type="http://schemas.openxmlformats.org/officeDocument/2006/relationships/hyperlink" Target="https://confluence.ihtsdotools.org/display/ILS/IHTSDO+Home"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eader" Target="header1.xml"/><Relationship Id="rId31" Type="http://schemas.openxmlformats.org/officeDocument/2006/relationships/footer" Target="footer1.xml"/><Relationship Id="rId32" Type="http://schemas.openxmlformats.org/officeDocument/2006/relationships/header" Target="header2.xml"/><Relationship Id="rId9" Type="http://schemas.openxmlformats.org/officeDocument/2006/relationships/hyperlink" Target="https://confluence.ihtsdotools.org/display/~crichardson" TargetMode="Externa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footer" Target="footer2.xml"/><Relationship Id="rId34" Type="http://schemas.openxmlformats.org/officeDocument/2006/relationships/fontTable" Target="fontTable.xml"/><Relationship Id="rId35" Type="http://schemas.openxmlformats.org/officeDocument/2006/relationships/theme" Target="theme/theme1.xml"/><Relationship Id="rId10" Type="http://schemas.openxmlformats.org/officeDocument/2006/relationships/hyperlink" Target="https://confluence.ihtsdotools.org/display/~lmacneil" TargetMode="External"/><Relationship Id="rId11" Type="http://schemas.openxmlformats.org/officeDocument/2006/relationships/hyperlink" Target="https://confluence.ihtsdotools.org/display/~ewooler" TargetMode="External"/><Relationship Id="rId12" Type="http://schemas.openxmlformats.org/officeDocument/2006/relationships/hyperlink" Target="https://confluence.ihtsdotools.org/display/~dkarlsson" TargetMode="External"/><Relationship Id="rId13" Type="http://schemas.openxmlformats.org/officeDocument/2006/relationships/hyperlink" Target="https://confluence.ihtsdotools.org/display/~jfountain" TargetMode="External"/><Relationship Id="rId14" Type="http://schemas.openxmlformats.org/officeDocument/2006/relationships/hyperlink" Target="https://confluence.ihtsdotools.org/display/~lparisien" TargetMode="External"/><Relationship Id="rId15" Type="http://schemas.openxmlformats.org/officeDocument/2006/relationships/hyperlink" Target="https://confluence.ihtsdotools.org/display/~mcordell" TargetMode="External"/><Relationship Id="rId16" Type="http://schemas.openxmlformats.org/officeDocument/2006/relationships/hyperlink" Target="https://confluence.ihtsdotools.org/display/~obodenreider" TargetMode="External"/><Relationship Id="rId17" Type="http://schemas.openxmlformats.org/officeDocument/2006/relationships/hyperlink" Target="https://confluence.ihtsdotools.org/display/~cdanielsen" TargetMode="External"/><Relationship Id="rId18" Type="http://schemas.openxmlformats.org/officeDocument/2006/relationships/hyperlink" Target="https://confluence.ihtsdotools.org/display/~dsperzel" TargetMode="External"/><Relationship Id="rId19" Type="http://schemas.openxmlformats.org/officeDocument/2006/relationships/hyperlink" Target="https://confluence.ihtsdotools.org/display/~rocchiuzz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FleurMcBriar_IHTSDO:Downloads:IHTSDO_Meeting_Minutes_Template_2014%20(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B70FE-03BA-7F42-85FB-623B0B1E1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IHTSDO_Meeting_Minutes_Template_2014 (3).dotx</Template>
  <TotalTime>0</TotalTime>
  <Pages>4</Pages>
  <Words>1210</Words>
  <Characters>6897</Characters>
  <Application>Microsoft Macintosh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IHTSDO</Company>
  <LinksUpToDate>false</LinksUpToDate>
  <CharactersWithSpaces>8091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&lt;Meeting Name&gt; minutes</dc:title>
  <dc:subject/>
  <dc:creator>Fleur McBriar_IHTSDO</dc:creator>
  <cp:keywords/>
  <dc:description/>
  <cp:lastModifiedBy>CATHERINE RICHARDSON</cp:lastModifiedBy>
  <cp:revision>2</cp:revision>
  <cp:lastPrinted>2016-09-25T22:29:00Z</cp:lastPrinted>
  <dcterms:created xsi:type="dcterms:W3CDTF">2016-09-25T22:39:00Z</dcterms:created>
  <dcterms:modified xsi:type="dcterms:W3CDTF">2016-09-25T22:39:00Z</dcterms:modified>
  <cp:category/>
</cp:coreProperties>
</file>